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5F255" w14:textId="42C22ECF" w:rsidR="008061A0" w:rsidRPr="009A3334" w:rsidRDefault="5CF542C1" w:rsidP="3E2A194A">
      <w:pPr>
        <w:widowControl w:val="0"/>
        <w:tabs>
          <w:tab w:val="right" w:pos="9356"/>
        </w:tabs>
        <w:spacing w:after="120" w:line="240" w:lineRule="atLeast"/>
        <w:rPr>
          <w:rFonts w:ascii="Arial" w:eastAsia="宋体" w:hAnsi="Arial" w:cs="Arial"/>
          <w:b/>
          <w:bCs/>
          <w:i/>
          <w:iCs/>
          <w:sz w:val="28"/>
          <w:szCs w:val="28"/>
          <w:highlight w:val="yellow"/>
          <w:lang w:val="sv-SE"/>
        </w:rPr>
      </w:pPr>
      <w:r w:rsidRPr="00D666F6">
        <w:rPr>
          <w:rFonts w:ascii="Arial" w:eastAsia="宋体" w:hAnsi="Arial" w:cs="Arial"/>
          <w:sz w:val="22"/>
          <w:szCs w:val="22"/>
          <w:lang w:val="sv-SE"/>
        </w:rPr>
        <w:t>3GPP TSG SA WG4#12</w:t>
      </w:r>
      <w:r w:rsidR="009A3334">
        <w:rPr>
          <w:rFonts w:ascii="Arial" w:eastAsia="宋体" w:hAnsi="Arial" w:cs="Arial"/>
          <w:sz w:val="22"/>
          <w:szCs w:val="22"/>
          <w:lang w:val="sv-SE"/>
        </w:rPr>
        <w:t>6</w:t>
      </w:r>
      <w:r w:rsidR="008061A0" w:rsidRPr="009A3334">
        <w:rPr>
          <w:lang w:val="sv-SE"/>
        </w:rPr>
        <w:tab/>
      </w:r>
      <w:r w:rsidRPr="009A3334">
        <w:rPr>
          <w:rFonts w:ascii="Arial" w:eastAsia="宋体" w:hAnsi="Arial" w:cs="Arial"/>
          <w:b/>
          <w:bCs/>
          <w:i/>
          <w:iCs/>
          <w:sz w:val="28"/>
          <w:szCs w:val="28"/>
          <w:lang w:val="sv-SE"/>
        </w:rPr>
        <w:t>Tdoc S4-23</w:t>
      </w:r>
      <w:r w:rsidR="32F3FBA1" w:rsidRPr="009A3334">
        <w:rPr>
          <w:rFonts w:ascii="Arial" w:eastAsia="宋体" w:hAnsi="Arial" w:cs="Arial"/>
          <w:b/>
          <w:bCs/>
          <w:i/>
          <w:iCs/>
          <w:sz w:val="28"/>
          <w:szCs w:val="28"/>
          <w:lang w:val="sv-SE"/>
        </w:rPr>
        <w:t>1</w:t>
      </w:r>
      <w:r w:rsidR="00167E12">
        <w:rPr>
          <w:rFonts w:ascii="Arial" w:eastAsia="宋体" w:hAnsi="Arial" w:cs="Arial"/>
          <w:b/>
          <w:bCs/>
          <w:i/>
          <w:iCs/>
          <w:sz w:val="28"/>
          <w:szCs w:val="28"/>
          <w:lang w:val="sv-SE"/>
        </w:rPr>
        <w:t>776</w:t>
      </w:r>
    </w:p>
    <w:p w14:paraId="3A4E6632" w14:textId="5A59FCCE" w:rsidR="008061A0" w:rsidRPr="008061A0" w:rsidRDefault="00EF576C" w:rsidP="008061A0">
      <w:pPr>
        <w:widowControl w:val="0"/>
        <w:tabs>
          <w:tab w:val="right" w:pos="9360"/>
        </w:tabs>
        <w:spacing w:after="120" w:line="240" w:lineRule="atLeast"/>
        <w:rPr>
          <w:rFonts w:ascii="Arial" w:eastAsia="宋体" w:hAnsi="Arial" w:cs="Arial"/>
          <w:b/>
          <w:sz w:val="22"/>
          <w:lang w:eastAsia="zh-CN"/>
        </w:rPr>
      </w:pPr>
      <w:r w:rsidRPr="00EF576C">
        <w:rPr>
          <w:rFonts w:ascii="Arial" w:eastAsia="宋体" w:hAnsi="Arial" w:cs="Arial"/>
          <w:sz w:val="22"/>
          <w:lang w:eastAsia="zh-CN"/>
        </w:rPr>
        <w:t>Chicago, US, 13-17 November 2023</w:t>
      </w:r>
      <w:r w:rsidR="008061A0" w:rsidRPr="008061A0">
        <w:rPr>
          <w:rFonts w:ascii="Arial" w:eastAsia="宋体" w:hAnsi="Arial" w:cs="Arial"/>
          <w:sz w:val="22"/>
          <w:lang w:eastAsia="zh-CN"/>
        </w:rPr>
        <w:tab/>
      </w:r>
    </w:p>
    <w:p w14:paraId="6CB3524B" w14:textId="77777777" w:rsidR="008C5B76" w:rsidRPr="008061A0" w:rsidRDefault="008C5B76" w:rsidP="008C5B76">
      <w:pPr>
        <w:rPr>
          <w:noProof/>
        </w:rPr>
      </w:pPr>
    </w:p>
    <w:p w14:paraId="3669080C" w14:textId="6DA3F77D" w:rsidR="008C5B76" w:rsidRPr="00D666F6" w:rsidRDefault="3E84B07F" w:rsidP="0235A661">
      <w:pPr>
        <w:ind w:left="1985" w:hanging="1985"/>
        <w:rPr>
          <w:rFonts w:ascii="Arial" w:hAnsi="Arial" w:cs="Arial"/>
          <w:b/>
          <w:bCs/>
          <w:highlight w:val="yellow"/>
        </w:rPr>
      </w:pPr>
      <w:r w:rsidRPr="3E2A194A">
        <w:rPr>
          <w:rFonts w:ascii="Arial" w:hAnsi="Arial" w:cs="Arial"/>
          <w:b/>
          <w:bCs/>
        </w:rPr>
        <w:t>Source:</w:t>
      </w:r>
      <w:r w:rsidR="00C06064">
        <w:rPr>
          <w:rFonts w:ascii="Arial" w:hAnsi="Arial" w:cs="Arial"/>
          <w:b/>
          <w:bCs/>
        </w:rPr>
        <w:tab/>
      </w:r>
      <w:r w:rsidR="00B52BB2" w:rsidRPr="00B52BB2">
        <w:rPr>
          <w:rFonts w:ascii="Arial" w:hAnsi="Arial" w:cs="Arial"/>
          <w:b/>
        </w:rPr>
        <w:t>Xiaomi Technology</w:t>
      </w:r>
    </w:p>
    <w:p w14:paraId="7666977D" w14:textId="1BE8DD5F" w:rsidR="008C5B76" w:rsidRPr="00F94C09" w:rsidRDefault="0A19F7CD" w:rsidP="0235A661">
      <w:pPr>
        <w:ind w:left="1985" w:hanging="1985"/>
        <w:rPr>
          <w:rFonts w:ascii="Arial" w:eastAsia="Arial" w:hAnsi="Arial" w:cs="Arial"/>
        </w:rPr>
      </w:pPr>
      <w:r w:rsidRPr="0235A661">
        <w:rPr>
          <w:rFonts w:ascii="Arial" w:hAnsi="Arial" w:cs="Arial"/>
          <w:b/>
          <w:bCs/>
        </w:rPr>
        <w:t>Title:</w:t>
      </w:r>
      <w:r w:rsidR="008C5B76">
        <w:tab/>
      </w:r>
      <w:r w:rsidR="009A3334">
        <w:rPr>
          <w:rFonts w:ascii="Arial" w:hAnsi="Arial" w:cs="Arial"/>
          <w:b/>
          <w:bCs/>
        </w:rPr>
        <w:t xml:space="preserve">On IVAS Level </w:t>
      </w:r>
      <w:r w:rsidR="003C4081">
        <w:rPr>
          <w:rFonts w:ascii="Arial" w:hAnsi="Arial" w:cs="Arial"/>
          <w:b/>
          <w:bCs/>
        </w:rPr>
        <w:t>determination</w:t>
      </w:r>
    </w:p>
    <w:p w14:paraId="58CE7C29" w14:textId="7D49648C" w:rsidR="008C5B76" w:rsidRPr="00F94C09" w:rsidRDefault="008C5B76" w:rsidP="008C5B76">
      <w:pPr>
        <w:rPr>
          <w:rFonts w:ascii="Arial" w:hAnsi="Arial" w:cs="Arial"/>
          <w:b/>
        </w:rPr>
      </w:pPr>
      <w:r w:rsidRPr="00F94C09">
        <w:rPr>
          <w:rFonts w:ascii="Arial" w:hAnsi="Arial" w:cs="Arial"/>
          <w:b/>
        </w:rPr>
        <w:t>Document for:</w:t>
      </w:r>
      <w:r w:rsidRPr="00F94C09">
        <w:rPr>
          <w:rFonts w:ascii="Arial" w:hAnsi="Arial" w:cs="Arial"/>
          <w:b/>
        </w:rPr>
        <w:tab/>
      </w:r>
      <w:r w:rsidR="00583F19">
        <w:rPr>
          <w:rFonts w:ascii="Arial" w:hAnsi="Arial" w:cs="Arial"/>
          <w:b/>
        </w:rPr>
        <w:tab/>
      </w:r>
      <w:r w:rsidR="00C06064">
        <w:rPr>
          <w:rFonts w:ascii="Arial" w:hAnsi="Arial" w:cs="Arial"/>
          <w:b/>
        </w:rPr>
        <w:t>Discussion</w:t>
      </w:r>
      <w:r w:rsidRPr="00F94C09">
        <w:rPr>
          <w:rFonts w:ascii="Arial" w:hAnsi="Arial" w:cs="Arial"/>
          <w:b/>
        </w:rPr>
        <w:t xml:space="preserve"> </w:t>
      </w:r>
    </w:p>
    <w:p w14:paraId="047E2483" w14:textId="54ABEA17" w:rsidR="008C5B76" w:rsidRPr="00F94C09" w:rsidRDefault="008C5B76" w:rsidP="008C5B76">
      <w:pPr>
        <w:rPr>
          <w:rFonts w:ascii="Arial" w:hAnsi="Arial" w:cs="Arial"/>
          <w:b/>
        </w:rPr>
      </w:pPr>
      <w:r w:rsidRPr="00F94C09">
        <w:rPr>
          <w:rFonts w:ascii="Arial" w:hAnsi="Arial" w:cs="Arial"/>
          <w:b/>
        </w:rPr>
        <w:t>Agenda Item:</w:t>
      </w:r>
      <w:r w:rsidRPr="00F94C09">
        <w:rPr>
          <w:rFonts w:ascii="Arial" w:hAnsi="Arial" w:cs="Arial"/>
          <w:b/>
        </w:rPr>
        <w:tab/>
      </w:r>
      <w:r w:rsidR="00583F19">
        <w:rPr>
          <w:rFonts w:ascii="Arial" w:hAnsi="Arial" w:cs="Arial"/>
          <w:b/>
        </w:rPr>
        <w:tab/>
      </w:r>
      <w:r w:rsidR="00333568">
        <w:rPr>
          <w:rFonts w:ascii="Arial" w:hAnsi="Arial" w:cs="Arial"/>
          <w:b/>
        </w:rPr>
        <w:t>7</w:t>
      </w:r>
      <w:r w:rsidR="00405B62">
        <w:rPr>
          <w:rFonts w:ascii="Arial" w:hAnsi="Arial" w:cs="Arial"/>
          <w:b/>
        </w:rPr>
        <w:t>.</w:t>
      </w:r>
      <w:r w:rsidR="00A11564">
        <w:rPr>
          <w:rFonts w:ascii="Arial" w:hAnsi="Arial" w:cs="Arial"/>
          <w:b/>
        </w:rPr>
        <w:t>5</w:t>
      </w:r>
    </w:p>
    <w:p w14:paraId="764B737A" w14:textId="77777777" w:rsidR="008C5B76" w:rsidRPr="00931124" w:rsidRDefault="008C5B76" w:rsidP="3E2A194A">
      <w:pPr>
        <w:pBdr>
          <w:top w:val="single" w:sz="12" w:space="1" w:color="auto"/>
        </w:pBdr>
        <w:rPr>
          <w:rFonts w:cs="Arial"/>
        </w:rPr>
      </w:pPr>
    </w:p>
    <w:p w14:paraId="479A10DF" w14:textId="731F0BCE" w:rsidR="008C5B76" w:rsidRDefault="00C06064" w:rsidP="000C6905">
      <w:pPr>
        <w:pStyle w:val="2"/>
        <w:numPr>
          <w:ilvl w:val="0"/>
          <w:numId w:val="106"/>
        </w:numPr>
        <w:pBdr>
          <w:top w:val="single" w:sz="12" w:space="1" w:color="auto"/>
        </w:pBdr>
      </w:pPr>
      <w:r>
        <w:t xml:space="preserve">General </w:t>
      </w:r>
      <w:r w:rsidR="008808F6">
        <w:t>description</w:t>
      </w:r>
    </w:p>
    <w:p w14:paraId="657FCE6D" w14:textId="77777777" w:rsidR="000C6905" w:rsidRPr="000C6905" w:rsidRDefault="000C6905" w:rsidP="000C6905">
      <w:pPr>
        <w:rPr>
          <w:lang w:val="en-GB" w:eastAsia="en-US"/>
        </w:rPr>
      </w:pPr>
    </w:p>
    <w:p w14:paraId="7F4FC0D7" w14:textId="6C0ACA9D" w:rsidR="009A3334" w:rsidRDefault="009A3334" w:rsidP="00642D99">
      <w:pPr>
        <w:jc w:val="both"/>
      </w:pPr>
      <w:r>
        <w:t xml:space="preserve">In IVAS design constraints [1], </w:t>
      </w:r>
      <w:r w:rsidR="0091120B">
        <w:t>it defines the corresponding complexity requirements that 3 different levels need to meet</w:t>
      </w:r>
      <w:r w:rsidR="008A17C2">
        <w:t xml:space="preserve">. </w:t>
      </w:r>
      <w:r w:rsidR="00121E1A">
        <w:t xml:space="preserve">These three levels </w:t>
      </w:r>
      <w:r w:rsidR="00104D9F">
        <w:t>should be very useful for different devices, and</w:t>
      </w:r>
      <w:r w:rsidR="00B52BB2">
        <w:t xml:space="preserve"> </w:t>
      </w:r>
      <w:r w:rsidR="00104D9F">
        <w:t>for a certain device of</w:t>
      </w:r>
      <w:r w:rsidR="00121E1A">
        <w:t xml:space="preserve"> different categories. </w:t>
      </w:r>
      <w:r w:rsidR="00C5769C">
        <w:t xml:space="preserve">Refer </w:t>
      </w:r>
      <w:r>
        <w:t>to “</w:t>
      </w:r>
      <w:proofErr w:type="spellStart"/>
      <w:r w:rsidRPr="009A3334">
        <w:t>IVAS_Design_Constraints_Analysis</w:t>
      </w:r>
      <w:proofErr w:type="spellEnd"/>
      <w:r>
        <w:t>” in</w:t>
      </w:r>
      <w:r w:rsidR="008A17C2">
        <w:t xml:space="preserve"> </w:t>
      </w:r>
      <w:r>
        <w:t>[2</w:t>
      </w:r>
      <w:r w:rsidR="008A17C2">
        <w:t>]</w:t>
      </w:r>
      <w:r>
        <w:t>.</w:t>
      </w:r>
      <w:r w:rsidRPr="009A3334">
        <w:t xml:space="preserve"> </w:t>
      </w:r>
      <w:r w:rsidR="00104D9F">
        <w:t>t</w:t>
      </w:r>
      <w:r w:rsidRPr="009A3334">
        <w:t>he</w:t>
      </w:r>
      <w:r w:rsidR="00104D9F">
        <w:t xml:space="preserve">re are </w:t>
      </w:r>
      <w:r w:rsidR="00C74D83">
        <w:t xml:space="preserve">the </w:t>
      </w:r>
      <w:r w:rsidR="00104D9F">
        <w:t>following descriptions in the “</w:t>
      </w:r>
      <w:r w:rsidR="00104D9F" w:rsidRPr="00104D9F">
        <w:t>Fulfillment</w:t>
      </w:r>
      <w:r w:rsidR="00104D9F">
        <w:t>” column</w:t>
      </w:r>
      <w:r w:rsidR="00B52BB2">
        <w:t xml:space="preserve"> </w:t>
      </w:r>
      <w:r w:rsidR="004E7150">
        <w:t>for</w:t>
      </w:r>
      <w:r w:rsidR="00B52BB2">
        <w:t xml:space="preserve"> this matter.</w:t>
      </w:r>
    </w:p>
    <w:p w14:paraId="7EDD050A" w14:textId="77777777" w:rsidR="00104D9F" w:rsidRDefault="00104D9F" w:rsidP="00642D99">
      <w:pPr>
        <w:jc w:val="both"/>
      </w:pPr>
    </w:p>
    <w:p w14:paraId="2FB0A717" w14:textId="77777777" w:rsidR="00104D9F" w:rsidRPr="00104D9F" w:rsidRDefault="00104D9F" w:rsidP="00104D9F">
      <w:pPr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</w:pPr>
      <w:r w:rsidRPr="00104D9F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The IVAS candidate codec provides its full functionality at level 3. Lower levels are generally possible, definition of those is however speculative without</w:t>
      </w:r>
      <w:bookmarkStart w:id="0" w:name="_Hlk150284791"/>
      <w:r w:rsidRPr="00104D9F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complexity data of the IVAS fixed-point code</w:t>
      </w:r>
      <w:bookmarkEnd w:id="0"/>
      <w:r w:rsidRPr="00104D9F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and thus assignment of certain operation points to lower levels is deferred.</w:t>
      </w:r>
    </w:p>
    <w:p w14:paraId="3371CC20" w14:textId="77777777" w:rsidR="00104D9F" w:rsidRDefault="00104D9F" w:rsidP="00642D99">
      <w:pPr>
        <w:jc w:val="both"/>
      </w:pPr>
    </w:p>
    <w:p w14:paraId="7B4847BE" w14:textId="48BCA429" w:rsidR="006353EC" w:rsidRDefault="00C5769C" w:rsidP="00C06064">
      <w:pPr>
        <w:jc w:val="both"/>
      </w:pPr>
      <w:r>
        <w:t xml:space="preserve">According to the description, the lower levels will be determined later based on </w:t>
      </w:r>
      <w:r w:rsidRPr="00C5769C">
        <w:t xml:space="preserve">complexity data of the </w:t>
      </w:r>
      <w:r w:rsidR="004E7150">
        <w:t xml:space="preserve">coming </w:t>
      </w:r>
      <w:r w:rsidRPr="00C5769C">
        <w:t>IVAS fixed-point code</w:t>
      </w:r>
      <w:r w:rsidR="004E7150">
        <w:t>.</w:t>
      </w:r>
      <w:r>
        <w:t xml:space="preserve"> </w:t>
      </w:r>
      <w:r w:rsidR="004E7150">
        <w:t>T</w:t>
      </w:r>
      <w:r>
        <w:t xml:space="preserve">he complexity data is </w:t>
      </w:r>
      <w:r w:rsidR="004E7150">
        <w:t xml:space="preserve">of course </w:t>
      </w:r>
      <w:r w:rsidR="002943CE">
        <w:t>a key factor for defining</w:t>
      </w:r>
      <w:r>
        <w:t xml:space="preserve"> level</w:t>
      </w:r>
      <w:r w:rsidR="002943CE">
        <w:t>s</w:t>
      </w:r>
      <w:r>
        <w:t>, however, the source thinks it</w:t>
      </w:r>
      <w:r w:rsidR="002943CE">
        <w:t>’</w:t>
      </w:r>
      <w:r>
        <w:t xml:space="preserve">s </w:t>
      </w:r>
      <w:r w:rsidR="004E7150">
        <w:t>better</w:t>
      </w:r>
      <w:r>
        <w:t xml:space="preserve"> to consider more </w:t>
      </w:r>
      <w:r w:rsidR="002943CE">
        <w:t>principles to finally deter</w:t>
      </w:r>
      <w:r w:rsidR="002943CE">
        <w:rPr>
          <w:rFonts w:hint="eastAsia"/>
          <w:lang w:eastAsia="zh-CN"/>
        </w:rPr>
        <w:t>m</w:t>
      </w:r>
      <w:r w:rsidR="002943CE">
        <w:rPr>
          <w:lang w:eastAsia="zh-CN"/>
        </w:rPr>
        <w:t xml:space="preserve">ine </w:t>
      </w:r>
      <w:r w:rsidR="00B877D0">
        <w:rPr>
          <w:lang w:eastAsia="zh-CN"/>
        </w:rPr>
        <w:t xml:space="preserve">the </w:t>
      </w:r>
      <w:r w:rsidR="002943CE">
        <w:rPr>
          <w:lang w:eastAsia="zh-CN"/>
        </w:rPr>
        <w:t xml:space="preserve">levels, for example, </w:t>
      </w:r>
      <w:r w:rsidR="00B877D0">
        <w:rPr>
          <w:lang w:eastAsia="zh-CN"/>
        </w:rPr>
        <w:t xml:space="preserve">the configuration of envisioned device, the </w:t>
      </w:r>
      <w:r w:rsidR="002943CE">
        <w:rPr>
          <w:lang w:eastAsia="zh-CN"/>
        </w:rPr>
        <w:t xml:space="preserve">features </w:t>
      </w:r>
      <w:r w:rsidR="004E7150">
        <w:rPr>
          <w:lang w:eastAsia="zh-CN"/>
        </w:rPr>
        <w:t xml:space="preserve">that </w:t>
      </w:r>
      <w:r w:rsidR="002943CE">
        <w:rPr>
          <w:lang w:eastAsia="zh-CN"/>
        </w:rPr>
        <w:t xml:space="preserve">are supposed to be supported by the envisioned </w:t>
      </w:r>
      <w:r w:rsidR="002943CE">
        <w:t>device</w:t>
      </w:r>
      <w:r w:rsidR="004E7150">
        <w:t xml:space="preserve">, </w:t>
      </w:r>
      <w:r w:rsidR="00B877D0">
        <w:t>etc</w:t>
      </w:r>
      <w:r w:rsidR="004E7150">
        <w:t>. One s</w:t>
      </w:r>
      <w:r w:rsidR="002943CE">
        <w:t>pecifical</w:t>
      </w:r>
      <w:r w:rsidR="004E7150">
        <w:t xml:space="preserve"> example is </w:t>
      </w:r>
      <w:r w:rsidR="00C06064">
        <w:t>to define level</w:t>
      </w:r>
      <w:r w:rsidR="00C74D83">
        <w:t>(</w:t>
      </w:r>
      <w:r w:rsidR="00C06064">
        <w:t>s</w:t>
      </w:r>
      <w:r w:rsidR="00C74D83">
        <w:t>)</w:t>
      </w:r>
      <w:r w:rsidR="00C06064">
        <w:t xml:space="preserve"> that </w:t>
      </w:r>
      <w:r w:rsidR="006304CC">
        <w:rPr>
          <w:rFonts w:hint="eastAsia"/>
          <w:lang w:eastAsia="zh-CN"/>
        </w:rPr>
        <w:t>is</w:t>
      </w:r>
      <w:r w:rsidR="006304CC">
        <w:t>(</w:t>
      </w:r>
      <w:r w:rsidR="00C06064">
        <w:t>are</w:t>
      </w:r>
      <w:r w:rsidR="006304CC">
        <w:t>)</w:t>
      </w:r>
      <w:r w:rsidR="00C06064">
        <w:t xml:space="preserve"> suitable for the envisioned devices in</w:t>
      </w:r>
      <w:r w:rsidR="002943CE">
        <w:t xml:space="preserve"> </w:t>
      </w:r>
      <w:proofErr w:type="spellStart"/>
      <w:r w:rsidR="002943CE">
        <w:t>MeCAR</w:t>
      </w:r>
      <w:proofErr w:type="spellEnd"/>
      <w:r w:rsidR="002943CE">
        <w:t xml:space="preserve"> </w:t>
      </w:r>
      <w:r w:rsidR="00C74D83">
        <w:t>TS</w:t>
      </w:r>
      <w:r w:rsidR="00C06064">
        <w:t>.</w:t>
      </w:r>
    </w:p>
    <w:p w14:paraId="24D67954" w14:textId="77777777" w:rsidR="000C6905" w:rsidRPr="00642D99" w:rsidRDefault="000C6905" w:rsidP="00C06064">
      <w:pPr>
        <w:jc w:val="both"/>
        <w:rPr>
          <w:sz w:val="20"/>
          <w:szCs w:val="20"/>
          <w:lang w:val="en-GB"/>
        </w:rPr>
      </w:pPr>
    </w:p>
    <w:p w14:paraId="28042637" w14:textId="3CDB5061" w:rsidR="00A22E39" w:rsidRDefault="00C06064" w:rsidP="000C6905">
      <w:pPr>
        <w:pStyle w:val="2"/>
        <w:numPr>
          <w:ilvl w:val="0"/>
          <w:numId w:val="106"/>
        </w:numPr>
      </w:pPr>
      <w:r>
        <w:t>Conclusion</w:t>
      </w:r>
    </w:p>
    <w:p w14:paraId="4239C22F" w14:textId="77777777" w:rsidR="000C6905" w:rsidRPr="000C6905" w:rsidRDefault="000C6905" w:rsidP="000C6905">
      <w:pPr>
        <w:pStyle w:val="af4"/>
        <w:ind w:left="1140"/>
        <w:rPr>
          <w:lang w:val="en-GB"/>
        </w:rPr>
      </w:pPr>
    </w:p>
    <w:p w14:paraId="2D993B57" w14:textId="447225CF" w:rsidR="00C06064" w:rsidRPr="006316E1" w:rsidRDefault="00C06064" w:rsidP="006316E1">
      <w:pPr>
        <w:jc w:val="both"/>
      </w:pPr>
      <w:r w:rsidRPr="006316E1">
        <w:t xml:space="preserve">It is proposed to consider more principles to determine the lower levels of IVAS </w:t>
      </w:r>
      <w:r w:rsidR="00B52BB2" w:rsidRPr="006316E1">
        <w:t>except</w:t>
      </w:r>
      <w:r w:rsidRPr="006316E1">
        <w:t xml:space="preserve"> complexity</w:t>
      </w:r>
      <w:r w:rsidR="00B52BB2" w:rsidRPr="006316E1">
        <w:t xml:space="preserve"> aspect</w:t>
      </w:r>
      <w:r w:rsidRPr="006316E1">
        <w:t>.</w:t>
      </w:r>
    </w:p>
    <w:p w14:paraId="10A161C0" w14:textId="77777777" w:rsidR="000C6905" w:rsidRPr="00C06064" w:rsidRDefault="000C6905" w:rsidP="00C06064"/>
    <w:p w14:paraId="71DCCECB" w14:textId="46894C7B" w:rsidR="00583F19" w:rsidRDefault="00C06064" w:rsidP="00583F19">
      <w:pPr>
        <w:pStyle w:val="2"/>
      </w:pPr>
      <w:r>
        <w:t>3</w:t>
      </w:r>
      <w:r w:rsidR="00583F19">
        <w:t>.</w:t>
      </w:r>
      <w:r w:rsidR="00583F19">
        <w:tab/>
        <w:t>References</w:t>
      </w:r>
    </w:p>
    <w:p w14:paraId="16DC29D5" w14:textId="20DB61F4" w:rsidR="0073388E" w:rsidRDefault="1D85CC38" w:rsidP="0011796C">
      <w:r>
        <w:t xml:space="preserve">[1] </w:t>
      </w:r>
      <w:r w:rsidR="00610D09">
        <w:t xml:space="preserve">3GPP </w:t>
      </w:r>
      <w:r w:rsidR="00610D09" w:rsidRPr="00610D09">
        <w:t>S4-231031 IVAS Design Constraints (IVAS-4) 1.2.0</w:t>
      </w:r>
    </w:p>
    <w:p w14:paraId="1C3D823C" w14:textId="1F52E62B" w:rsidR="008A67C7" w:rsidRPr="00994FEE" w:rsidRDefault="008A67C7" w:rsidP="3E2A194A">
      <w:r>
        <w:t xml:space="preserve">[2] 3GPP </w:t>
      </w:r>
      <w:r w:rsidRPr="008A67C7">
        <w:t>S4-231232</w:t>
      </w:r>
      <w:r>
        <w:t xml:space="preserve">, </w:t>
      </w:r>
      <w:proofErr w:type="spellStart"/>
      <w:r w:rsidRPr="008A67C7">
        <w:t>IVAS_Design_Constraints_Analysis</w:t>
      </w:r>
      <w:proofErr w:type="spellEnd"/>
    </w:p>
    <w:p w14:paraId="07CD0CF2" w14:textId="4B4D70C3" w:rsidR="00583F19" w:rsidRPr="00EA12DB" w:rsidRDefault="00583F19" w:rsidP="00EA12DB"/>
    <w:sectPr w:rsidR="00583F19" w:rsidRPr="00EA12D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E3182" w14:textId="77777777" w:rsidR="00B26A5D" w:rsidRDefault="00B26A5D">
      <w:r>
        <w:separator/>
      </w:r>
    </w:p>
  </w:endnote>
  <w:endnote w:type="continuationSeparator" w:id="0">
    <w:p w14:paraId="6E13D902" w14:textId="77777777" w:rsidR="00B26A5D" w:rsidRDefault="00B26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E0C88" w14:textId="77777777" w:rsidR="00B26A5D" w:rsidRDefault="00B26A5D">
      <w:r>
        <w:separator/>
      </w:r>
    </w:p>
  </w:footnote>
  <w:footnote w:type="continuationSeparator" w:id="0">
    <w:p w14:paraId="14AED601" w14:textId="77777777" w:rsidR="00B26A5D" w:rsidRDefault="00B26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065F3" w14:textId="77777777" w:rsidR="00571BBA" w:rsidRDefault="00571BB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17AC1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F655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D0F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24BE0D5A"/>
    <w:lvl w:ilvl="0">
      <w:numFmt w:val="bullet"/>
      <w:lvlText w:val="*"/>
      <w:lvlJc w:val="left"/>
    </w:lvl>
  </w:abstractNum>
  <w:abstractNum w:abstractNumId="4" w15:restartNumberingAfterBreak="0">
    <w:nsid w:val="01E67237"/>
    <w:multiLevelType w:val="hybridMultilevel"/>
    <w:tmpl w:val="F1084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483266"/>
    <w:multiLevelType w:val="hybridMultilevel"/>
    <w:tmpl w:val="33081506"/>
    <w:lvl w:ilvl="0" w:tplc="4210DA6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BF65361"/>
    <w:multiLevelType w:val="hybridMultilevel"/>
    <w:tmpl w:val="7EE0BAA8"/>
    <w:lvl w:ilvl="0" w:tplc="6D06DA7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262A5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06AA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665A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B61D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FE00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0A4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DC3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5676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FB04E9"/>
    <w:multiLevelType w:val="hybridMultilevel"/>
    <w:tmpl w:val="C8C819D0"/>
    <w:lvl w:ilvl="0" w:tplc="C894496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D929D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52B1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EEA1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8689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0AA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C0C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7C8B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BCF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627FC1"/>
    <w:multiLevelType w:val="hybridMultilevel"/>
    <w:tmpl w:val="27E024D6"/>
    <w:lvl w:ilvl="0" w:tplc="2A66F1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2FDF4"/>
    <w:multiLevelType w:val="hybridMultilevel"/>
    <w:tmpl w:val="D01A2BBC"/>
    <w:lvl w:ilvl="0" w:tplc="1632C68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08AE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7057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B8E2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42F4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3C13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B6F3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2BA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E88B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19E47"/>
    <w:multiLevelType w:val="hybridMultilevel"/>
    <w:tmpl w:val="CBACFE66"/>
    <w:lvl w:ilvl="0" w:tplc="57C238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5184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FECF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C069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A05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CF5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6E43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62C3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70AB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76921"/>
    <w:multiLevelType w:val="hybridMultilevel"/>
    <w:tmpl w:val="5492DDF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D068C"/>
    <w:multiLevelType w:val="hybridMultilevel"/>
    <w:tmpl w:val="C28048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076C4"/>
    <w:multiLevelType w:val="hybridMultilevel"/>
    <w:tmpl w:val="3070C7EC"/>
    <w:lvl w:ilvl="0" w:tplc="1F6496A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1179D2"/>
    <w:multiLevelType w:val="hybridMultilevel"/>
    <w:tmpl w:val="7A48928A"/>
    <w:lvl w:ilvl="0" w:tplc="81F8697E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2A9691A4"/>
    <w:multiLevelType w:val="hybridMultilevel"/>
    <w:tmpl w:val="4FD285BE"/>
    <w:lvl w:ilvl="0" w:tplc="3B7A37F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BF8AE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4418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E081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52F2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30B4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DC07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4A6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02B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74F8D"/>
    <w:multiLevelType w:val="hybridMultilevel"/>
    <w:tmpl w:val="9F18EA9A"/>
    <w:lvl w:ilvl="0" w:tplc="AFE439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3704F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9651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CE4E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5245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7E59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EEC0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5CF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16E1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E256E"/>
    <w:multiLevelType w:val="hybridMultilevel"/>
    <w:tmpl w:val="5860E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633BC"/>
    <w:multiLevelType w:val="hybridMultilevel"/>
    <w:tmpl w:val="8E6C5B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072A84"/>
    <w:multiLevelType w:val="hybridMultilevel"/>
    <w:tmpl w:val="8528AF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414E2F"/>
    <w:multiLevelType w:val="hybridMultilevel"/>
    <w:tmpl w:val="8EB41FB4"/>
    <w:lvl w:ilvl="0" w:tplc="AA64681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4A2F51"/>
    <w:multiLevelType w:val="hybridMultilevel"/>
    <w:tmpl w:val="F1726576"/>
    <w:lvl w:ilvl="0" w:tplc="FE5A8F0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90830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6A96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40AF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1836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4AA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9C3B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4004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8E29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3619AD"/>
    <w:multiLevelType w:val="hybridMultilevel"/>
    <w:tmpl w:val="CF36FB70"/>
    <w:lvl w:ilvl="0" w:tplc="A8D0A23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9E35C6"/>
    <w:multiLevelType w:val="hybridMultilevel"/>
    <w:tmpl w:val="482A003C"/>
    <w:lvl w:ilvl="0" w:tplc="6B60DB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EC70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4C29A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404A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D6D8E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A8D0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A40F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26380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6C42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546D6D"/>
    <w:multiLevelType w:val="hybridMultilevel"/>
    <w:tmpl w:val="19DA0310"/>
    <w:lvl w:ilvl="0" w:tplc="BFF480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10A76"/>
    <w:multiLevelType w:val="hybridMultilevel"/>
    <w:tmpl w:val="EDAC91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86D3DFF"/>
    <w:multiLevelType w:val="hybridMultilevel"/>
    <w:tmpl w:val="250487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3F2202"/>
    <w:multiLevelType w:val="hybridMultilevel"/>
    <w:tmpl w:val="DCB25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9134C8"/>
    <w:multiLevelType w:val="hybridMultilevel"/>
    <w:tmpl w:val="7D42CA50"/>
    <w:lvl w:ilvl="0" w:tplc="E4169F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62274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6834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FA2A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12B8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9AC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20EA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6402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5AB7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873769"/>
    <w:multiLevelType w:val="hybridMultilevel"/>
    <w:tmpl w:val="E45AEA0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572BF2"/>
    <w:multiLevelType w:val="hybridMultilevel"/>
    <w:tmpl w:val="9C365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D72D50"/>
    <w:multiLevelType w:val="hybridMultilevel"/>
    <w:tmpl w:val="365EFBEE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144758"/>
    <w:multiLevelType w:val="hybridMultilevel"/>
    <w:tmpl w:val="3650EF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5113D1"/>
    <w:multiLevelType w:val="hybridMultilevel"/>
    <w:tmpl w:val="B7C0C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C9012F"/>
    <w:multiLevelType w:val="hybridMultilevel"/>
    <w:tmpl w:val="48CAE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0F10F6"/>
    <w:multiLevelType w:val="hybridMultilevel"/>
    <w:tmpl w:val="EFA88A38"/>
    <w:lvl w:ilvl="0" w:tplc="BC9E81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C669A1"/>
    <w:multiLevelType w:val="hybridMultilevel"/>
    <w:tmpl w:val="4CF23824"/>
    <w:lvl w:ilvl="0" w:tplc="040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 w15:restartNumberingAfterBreak="0">
    <w:nsid w:val="67837471"/>
    <w:multiLevelType w:val="hybridMultilevel"/>
    <w:tmpl w:val="27684372"/>
    <w:lvl w:ilvl="0" w:tplc="0096FCB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0209F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048D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4C44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8C92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B24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9EB0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9E66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8DB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277EAD"/>
    <w:multiLevelType w:val="hybridMultilevel"/>
    <w:tmpl w:val="D7D81A1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6B1126"/>
    <w:multiLevelType w:val="singleLevel"/>
    <w:tmpl w:val="5492DDF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6A0D444F"/>
    <w:multiLevelType w:val="hybridMultilevel"/>
    <w:tmpl w:val="BFE090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42222A"/>
    <w:multiLevelType w:val="hybridMultilevel"/>
    <w:tmpl w:val="D07A8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BC96FF"/>
    <w:multiLevelType w:val="hybridMultilevel"/>
    <w:tmpl w:val="E6D069B4"/>
    <w:lvl w:ilvl="0" w:tplc="84DEE1F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F8E6E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E09C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6A7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EF9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A040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BE0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A45F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0806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7F5084"/>
    <w:multiLevelType w:val="hybridMultilevel"/>
    <w:tmpl w:val="25129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196311">
    <w:abstractNumId w:val="12"/>
  </w:num>
  <w:num w:numId="2" w16cid:durableId="781144798">
    <w:abstractNumId w:val="40"/>
  </w:num>
  <w:num w:numId="3" w16cid:durableId="258871518">
    <w:abstractNumId w:val="45"/>
  </w:num>
  <w:num w:numId="4" w16cid:durableId="1910848871">
    <w:abstractNumId w:val="17"/>
  </w:num>
  <w:num w:numId="5" w16cid:durableId="1043015097">
    <w:abstractNumId w:val="8"/>
  </w:num>
  <w:num w:numId="6" w16cid:durableId="311060222">
    <w:abstractNumId w:val="31"/>
  </w:num>
  <w:num w:numId="7" w16cid:durableId="381517136">
    <w:abstractNumId w:val="23"/>
  </w:num>
  <w:num w:numId="8" w16cid:durableId="808086411">
    <w:abstractNumId w:val="7"/>
  </w:num>
  <w:num w:numId="9" w16cid:durableId="1979450237">
    <w:abstractNumId w:val="11"/>
  </w:num>
  <w:num w:numId="10" w16cid:durableId="1936936565">
    <w:abstractNumId w:val="18"/>
  </w:num>
  <w:num w:numId="11" w16cid:durableId="73824038">
    <w:abstractNumId w:val="6"/>
  </w:num>
  <w:num w:numId="12" w16cid:durableId="762190020">
    <w:abstractNumId w:val="39"/>
  </w:num>
  <w:num w:numId="13" w16cid:durableId="16028385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4" w16cid:durableId="219248316">
    <w:abstractNumId w:val="5"/>
  </w:num>
  <w:num w:numId="15" w16cid:durableId="1494906386">
    <w:abstractNumId w:val="44"/>
  </w:num>
  <w:num w:numId="16" w16cid:durableId="1896306597">
    <w:abstractNumId w:val="19"/>
  </w:num>
  <w:num w:numId="17" w16cid:durableId="290480688">
    <w:abstractNumId w:val="43"/>
  </w:num>
  <w:num w:numId="18" w16cid:durableId="257175740">
    <w:abstractNumId w:val="29"/>
  </w:num>
  <w:num w:numId="19" w16cid:durableId="1594166516">
    <w:abstractNumId w:val="4"/>
  </w:num>
  <w:num w:numId="20" w16cid:durableId="313069398">
    <w:abstractNumId w:val="14"/>
  </w:num>
  <w:num w:numId="21" w16cid:durableId="228269310">
    <w:abstractNumId w:val="46"/>
  </w:num>
  <w:num w:numId="22" w16cid:durableId="1748457141">
    <w:abstractNumId w:val="27"/>
  </w:num>
  <w:num w:numId="23" w16cid:durableId="679964399">
    <w:abstractNumId w:val="35"/>
  </w:num>
  <w:num w:numId="24" w16cid:durableId="376441909">
    <w:abstractNumId w:val="34"/>
  </w:num>
  <w:num w:numId="25" w16cid:durableId="2045590626">
    <w:abstractNumId w:val="32"/>
  </w:num>
  <w:num w:numId="26" w16cid:durableId="838733962">
    <w:abstractNumId w:val="41"/>
  </w:num>
  <w:num w:numId="27" w16cid:durableId="925844813">
    <w:abstractNumId w:val="13"/>
  </w:num>
  <w:num w:numId="28" w16cid:durableId="1286812005">
    <w:abstractNumId w:val="15"/>
  </w:num>
  <w:num w:numId="29" w16cid:durableId="464154778">
    <w:abstractNumId w:val="10"/>
  </w:num>
  <w:num w:numId="30" w16cid:durableId="588923541">
    <w:abstractNumId w:val="24"/>
  </w:num>
  <w:num w:numId="31" w16cid:durableId="187302018">
    <w:abstractNumId w:val="26"/>
  </w:num>
  <w:num w:numId="32" w16cid:durableId="923877435">
    <w:abstractNumId w:val="38"/>
  </w:num>
  <w:num w:numId="33" w16cid:durableId="1254507425">
    <w:abstractNumId w:val="22"/>
  </w:num>
  <w:num w:numId="34" w16cid:durableId="1067151552">
    <w:abstractNumId w:val="30"/>
  </w:num>
  <w:num w:numId="35" w16cid:durableId="936864620">
    <w:abstractNumId w:val="28"/>
  </w:num>
  <w:num w:numId="36" w16cid:durableId="1464350051">
    <w:abstractNumId w:val="0"/>
  </w:num>
  <w:num w:numId="37" w16cid:durableId="1644117704">
    <w:abstractNumId w:val="1"/>
  </w:num>
  <w:num w:numId="38" w16cid:durableId="1186484468">
    <w:abstractNumId w:val="2"/>
  </w:num>
  <w:num w:numId="39" w16cid:durableId="1938823441">
    <w:abstractNumId w:val="33"/>
  </w:num>
  <w:num w:numId="40" w16cid:durableId="1503009894">
    <w:abstractNumId w:val="42"/>
  </w:num>
  <w:num w:numId="41" w16cid:durableId="938830944">
    <w:abstractNumId w:val="37"/>
  </w:num>
  <w:num w:numId="42" w16cid:durableId="2001079039">
    <w:abstractNumId w:val="25"/>
  </w:num>
  <w:num w:numId="43" w16cid:durableId="2010987141">
    <w:abstractNumId w:val="33"/>
  </w:num>
  <w:num w:numId="44" w16cid:durableId="11774259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40420335">
    <w:abstractNumId w:val="20"/>
  </w:num>
  <w:num w:numId="46" w16cid:durableId="67265467">
    <w:abstractNumId w:val="36"/>
  </w:num>
  <w:num w:numId="47" w16cid:durableId="1372924033">
    <w:abstractNumId w:val="9"/>
  </w:num>
  <w:num w:numId="48" w16cid:durableId="562761406">
    <w:abstractNumId w:val="21"/>
  </w:num>
  <w:num w:numId="49" w16cid:durableId="1360475067">
    <w:abstractNumId w:val="0"/>
  </w:num>
  <w:num w:numId="50" w16cid:durableId="939527272">
    <w:abstractNumId w:val="1"/>
  </w:num>
  <w:num w:numId="51" w16cid:durableId="386681538">
    <w:abstractNumId w:val="2"/>
  </w:num>
  <w:num w:numId="52" w16cid:durableId="829713437">
    <w:abstractNumId w:val="0"/>
  </w:num>
  <w:num w:numId="53" w16cid:durableId="1887403843">
    <w:abstractNumId w:val="1"/>
  </w:num>
  <w:num w:numId="54" w16cid:durableId="2109809229">
    <w:abstractNumId w:val="2"/>
  </w:num>
  <w:num w:numId="55" w16cid:durableId="328144862">
    <w:abstractNumId w:val="0"/>
  </w:num>
  <w:num w:numId="56" w16cid:durableId="1153258170">
    <w:abstractNumId w:val="1"/>
  </w:num>
  <w:num w:numId="57" w16cid:durableId="2019699295">
    <w:abstractNumId w:val="2"/>
  </w:num>
  <w:num w:numId="58" w16cid:durableId="382681814">
    <w:abstractNumId w:val="0"/>
  </w:num>
  <w:num w:numId="59" w16cid:durableId="695928637">
    <w:abstractNumId w:val="1"/>
  </w:num>
  <w:num w:numId="60" w16cid:durableId="101414155">
    <w:abstractNumId w:val="2"/>
  </w:num>
  <w:num w:numId="61" w16cid:durableId="1430858757">
    <w:abstractNumId w:val="0"/>
  </w:num>
  <w:num w:numId="62" w16cid:durableId="525145655">
    <w:abstractNumId w:val="1"/>
  </w:num>
  <w:num w:numId="63" w16cid:durableId="766733422">
    <w:abstractNumId w:val="2"/>
  </w:num>
  <w:num w:numId="64" w16cid:durableId="1564636144">
    <w:abstractNumId w:val="0"/>
  </w:num>
  <w:num w:numId="65" w16cid:durableId="1636639180">
    <w:abstractNumId w:val="1"/>
  </w:num>
  <w:num w:numId="66" w16cid:durableId="249967346">
    <w:abstractNumId w:val="2"/>
  </w:num>
  <w:num w:numId="67" w16cid:durableId="726955298">
    <w:abstractNumId w:val="0"/>
  </w:num>
  <w:num w:numId="68" w16cid:durableId="160110">
    <w:abstractNumId w:val="1"/>
  </w:num>
  <w:num w:numId="69" w16cid:durableId="2136291452">
    <w:abstractNumId w:val="2"/>
  </w:num>
  <w:num w:numId="70" w16cid:durableId="2043626905">
    <w:abstractNumId w:val="0"/>
  </w:num>
  <w:num w:numId="71" w16cid:durableId="461191152">
    <w:abstractNumId w:val="1"/>
  </w:num>
  <w:num w:numId="72" w16cid:durableId="1821725710">
    <w:abstractNumId w:val="2"/>
  </w:num>
  <w:num w:numId="73" w16cid:durableId="383022770">
    <w:abstractNumId w:val="0"/>
  </w:num>
  <w:num w:numId="74" w16cid:durableId="1139303873">
    <w:abstractNumId w:val="1"/>
  </w:num>
  <w:num w:numId="75" w16cid:durableId="577053824">
    <w:abstractNumId w:val="2"/>
  </w:num>
  <w:num w:numId="76" w16cid:durableId="107895221">
    <w:abstractNumId w:val="0"/>
  </w:num>
  <w:num w:numId="77" w16cid:durableId="2058509367">
    <w:abstractNumId w:val="1"/>
  </w:num>
  <w:num w:numId="78" w16cid:durableId="1840584828">
    <w:abstractNumId w:val="2"/>
  </w:num>
  <w:num w:numId="79" w16cid:durableId="742332806">
    <w:abstractNumId w:val="0"/>
  </w:num>
  <w:num w:numId="80" w16cid:durableId="39061410">
    <w:abstractNumId w:val="1"/>
  </w:num>
  <w:num w:numId="81" w16cid:durableId="612396744">
    <w:abstractNumId w:val="2"/>
  </w:num>
  <w:num w:numId="82" w16cid:durableId="1642879459">
    <w:abstractNumId w:val="0"/>
  </w:num>
  <w:num w:numId="83" w16cid:durableId="2031443155">
    <w:abstractNumId w:val="1"/>
  </w:num>
  <w:num w:numId="84" w16cid:durableId="1429155317">
    <w:abstractNumId w:val="2"/>
  </w:num>
  <w:num w:numId="85" w16cid:durableId="1419129617">
    <w:abstractNumId w:val="0"/>
  </w:num>
  <w:num w:numId="86" w16cid:durableId="87967068">
    <w:abstractNumId w:val="1"/>
  </w:num>
  <w:num w:numId="87" w16cid:durableId="226690183">
    <w:abstractNumId w:val="2"/>
  </w:num>
  <w:num w:numId="88" w16cid:durableId="654262252">
    <w:abstractNumId w:val="0"/>
  </w:num>
  <w:num w:numId="89" w16cid:durableId="1261065641">
    <w:abstractNumId w:val="1"/>
  </w:num>
  <w:num w:numId="90" w16cid:durableId="1610234670">
    <w:abstractNumId w:val="2"/>
  </w:num>
  <w:num w:numId="91" w16cid:durableId="416907202">
    <w:abstractNumId w:val="0"/>
  </w:num>
  <w:num w:numId="92" w16cid:durableId="2102530083">
    <w:abstractNumId w:val="1"/>
  </w:num>
  <w:num w:numId="93" w16cid:durableId="973365212">
    <w:abstractNumId w:val="2"/>
  </w:num>
  <w:num w:numId="94" w16cid:durableId="1425955997">
    <w:abstractNumId w:val="0"/>
  </w:num>
  <w:num w:numId="95" w16cid:durableId="1019546340">
    <w:abstractNumId w:val="1"/>
  </w:num>
  <w:num w:numId="96" w16cid:durableId="1843811435">
    <w:abstractNumId w:val="2"/>
  </w:num>
  <w:num w:numId="97" w16cid:durableId="1647540448">
    <w:abstractNumId w:val="0"/>
  </w:num>
  <w:num w:numId="98" w16cid:durableId="1812865585">
    <w:abstractNumId w:val="1"/>
  </w:num>
  <w:num w:numId="99" w16cid:durableId="185407588">
    <w:abstractNumId w:val="2"/>
  </w:num>
  <w:num w:numId="100" w16cid:durableId="1768234717">
    <w:abstractNumId w:val="0"/>
  </w:num>
  <w:num w:numId="101" w16cid:durableId="2103719672">
    <w:abstractNumId w:val="1"/>
  </w:num>
  <w:num w:numId="102" w16cid:durableId="1066992209">
    <w:abstractNumId w:val="2"/>
  </w:num>
  <w:num w:numId="103" w16cid:durableId="1735464361">
    <w:abstractNumId w:val="0"/>
  </w:num>
  <w:num w:numId="104" w16cid:durableId="654458947">
    <w:abstractNumId w:val="1"/>
  </w:num>
  <w:num w:numId="105" w16cid:durableId="1428697666">
    <w:abstractNumId w:val="2"/>
  </w:num>
  <w:num w:numId="106" w16cid:durableId="123878315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hideSpellingErrors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F9"/>
    <w:rsid w:val="00007AEC"/>
    <w:rsid w:val="000114C3"/>
    <w:rsid w:val="00013748"/>
    <w:rsid w:val="00013EAD"/>
    <w:rsid w:val="00015AEC"/>
    <w:rsid w:val="00017EEB"/>
    <w:rsid w:val="00020D10"/>
    <w:rsid w:val="000212B0"/>
    <w:rsid w:val="0002295B"/>
    <w:rsid w:val="00022E4A"/>
    <w:rsid w:val="000304B3"/>
    <w:rsid w:val="000315E7"/>
    <w:rsid w:val="00031E3F"/>
    <w:rsid w:val="00036EC3"/>
    <w:rsid w:val="000401C0"/>
    <w:rsid w:val="00040383"/>
    <w:rsid w:val="00040E35"/>
    <w:rsid w:val="00051088"/>
    <w:rsid w:val="0005130F"/>
    <w:rsid w:val="0005420B"/>
    <w:rsid w:val="00064435"/>
    <w:rsid w:val="00064D63"/>
    <w:rsid w:val="00065690"/>
    <w:rsid w:val="000733EF"/>
    <w:rsid w:val="000758A0"/>
    <w:rsid w:val="00075DD4"/>
    <w:rsid w:val="00082003"/>
    <w:rsid w:val="00083A90"/>
    <w:rsid w:val="00085675"/>
    <w:rsid w:val="000868A4"/>
    <w:rsid w:val="00086B66"/>
    <w:rsid w:val="00093339"/>
    <w:rsid w:val="0009738F"/>
    <w:rsid w:val="000A07FE"/>
    <w:rsid w:val="000A1552"/>
    <w:rsid w:val="000A29C9"/>
    <w:rsid w:val="000A480F"/>
    <w:rsid w:val="000A6394"/>
    <w:rsid w:val="000A763E"/>
    <w:rsid w:val="000B5265"/>
    <w:rsid w:val="000C038A"/>
    <w:rsid w:val="000C1121"/>
    <w:rsid w:val="000C6598"/>
    <w:rsid w:val="000C6905"/>
    <w:rsid w:val="000C692D"/>
    <w:rsid w:val="000C71ED"/>
    <w:rsid w:val="000D1E17"/>
    <w:rsid w:val="000D3774"/>
    <w:rsid w:val="000E0678"/>
    <w:rsid w:val="000E0ACD"/>
    <w:rsid w:val="000E0B05"/>
    <w:rsid w:val="000E1FB8"/>
    <w:rsid w:val="000E5EBD"/>
    <w:rsid w:val="000E6F20"/>
    <w:rsid w:val="000E7B55"/>
    <w:rsid w:val="000F0998"/>
    <w:rsid w:val="000F19AC"/>
    <w:rsid w:val="000F2A1D"/>
    <w:rsid w:val="000F3822"/>
    <w:rsid w:val="000F4D21"/>
    <w:rsid w:val="000F5EEC"/>
    <w:rsid w:val="00104D9F"/>
    <w:rsid w:val="001059EF"/>
    <w:rsid w:val="0010734D"/>
    <w:rsid w:val="00107586"/>
    <w:rsid w:val="0011099C"/>
    <w:rsid w:val="00112D2E"/>
    <w:rsid w:val="001157D2"/>
    <w:rsid w:val="0011796C"/>
    <w:rsid w:val="00121E1A"/>
    <w:rsid w:val="001319C4"/>
    <w:rsid w:val="00131E6C"/>
    <w:rsid w:val="00135AE2"/>
    <w:rsid w:val="00137463"/>
    <w:rsid w:val="00144D55"/>
    <w:rsid w:val="00145D43"/>
    <w:rsid w:val="00151F13"/>
    <w:rsid w:val="00153867"/>
    <w:rsid w:val="00156B0D"/>
    <w:rsid w:val="00167E12"/>
    <w:rsid w:val="00171F48"/>
    <w:rsid w:val="00172C97"/>
    <w:rsid w:val="00173AA8"/>
    <w:rsid w:val="00174B64"/>
    <w:rsid w:val="001850FB"/>
    <w:rsid w:val="00185929"/>
    <w:rsid w:val="001907BE"/>
    <w:rsid w:val="0019125E"/>
    <w:rsid w:val="00192364"/>
    <w:rsid w:val="00192C46"/>
    <w:rsid w:val="00192F30"/>
    <w:rsid w:val="001A299A"/>
    <w:rsid w:val="001A6855"/>
    <w:rsid w:val="001A6D06"/>
    <w:rsid w:val="001A7B60"/>
    <w:rsid w:val="001B6DA1"/>
    <w:rsid w:val="001B72EE"/>
    <w:rsid w:val="001B7A65"/>
    <w:rsid w:val="001C6181"/>
    <w:rsid w:val="001D353B"/>
    <w:rsid w:val="001D687F"/>
    <w:rsid w:val="001E04AC"/>
    <w:rsid w:val="001E1016"/>
    <w:rsid w:val="001E1966"/>
    <w:rsid w:val="001E1FE8"/>
    <w:rsid w:val="001E3C0A"/>
    <w:rsid w:val="001E41F3"/>
    <w:rsid w:val="001E57EB"/>
    <w:rsid w:val="001E6FDE"/>
    <w:rsid w:val="001F29B6"/>
    <w:rsid w:val="001F3CC5"/>
    <w:rsid w:val="001F470A"/>
    <w:rsid w:val="001F4912"/>
    <w:rsid w:val="001F4979"/>
    <w:rsid w:val="002068DA"/>
    <w:rsid w:val="00206EBC"/>
    <w:rsid w:val="00215B75"/>
    <w:rsid w:val="00221FF5"/>
    <w:rsid w:val="00222348"/>
    <w:rsid w:val="00222A81"/>
    <w:rsid w:val="00223400"/>
    <w:rsid w:val="00231FAC"/>
    <w:rsid w:val="0023263B"/>
    <w:rsid w:val="002401CD"/>
    <w:rsid w:val="00247B01"/>
    <w:rsid w:val="002502A4"/>
    <w:rsid w:val="00254ABA"/>
    <w:rsid w:val="0026004D"/>
    <w:rsid w:val="00262466"/>
    <w:rsid w:val="00271A5B"/>
    <w:rsid w:val="00275D12"/>
    <w:rsid w:val="00282A42"/>
    <w:rsid w:val="00282DD1"/>
    <w:rsid w:val="002843DB"/>
    <w:rsid w:val="002850D3"/>
    <w:rsid w:val="002860C4"/>
    <w:rsid w:val="00286B2B"/>
    <w:rsid w:val="00293E6D"/>
    <w:rsid w:val="002941B5"/>
    <w:rsid w:val="002943CE"/>
    <w:rsid w:val="0029623F"/>
    <w:rsid w:val="002A01CC"/>
    <w:rsid w:val="002A2F96"/>
    <w:rsid w:val="002A63FD"/>
    <w:rsid w:val="002B5741"/>
    <w:rsid w:val="002C0107"/>
    <w:rsid w:val="002E0F2B"/>
    <w:rsid w:val="002E49F9"/>
    <w:rsid w:val="002E6EB7"/>
    <w:rsid w:val="002F205A"/>
    <w:rsid w:val="002F64B8"/>
    <w:rsid w:val="00305409"/>
    <w:rsid w:val="00306076"/>
    <w:rsid w:val="00310198"/>
    <w:rsid w:val="003101B4"/>
    <w:rsid w:val="00316C81"/>
    <w:rsid w:val="003223BE"/>
    <w:rsid w:val="003247A7"/>
    <w:rsid w:val="00327D6B"/>
    <w:rsid w:val="00333568"/>
    <w:rsid w:val="003339FA"/>
    <w:rsid w:val="00335A16"/>
    <w:rsid w:val="00345F0E"/>
    <w:rsid w:val="003478A5"/>
    <w:rsid w:val="00350024"/>
    <w:rsid w:val="0035530B"/>
    <w:rsid w:val="003553CC"/>
    <w:rsid w:val="00356C34"/>
    <w:rsid w:val="003577B5"/>
    <w:rsid w:val="00361F84"/>
    <w:rsid w:val="00363AB6"/>
    <w:rsid w:val="00363C3D"/>
    <w:rsid w:val="00372ECD"/>
    <w:rsid w:val="003744A2"/>
    <w:rsid w:val="00375217"/>
    <w:rsid w:val="0038334D"/>
    <w:rsid w:val="00391EEF"/>
    <w:rsid w:val="0039347A"/>
    <w:rsid w:val="003935F4"/>
    <w:rsid w:val="003A01EE"/>
    <w:rsid w:val="003A1A0A"/>
    <w:rsid w:val="003A5D25"/>
    <w:rsid w:val="003B0270"/>
    <w:rsid w:val="003B144B"/>
    <w:rsid w:val="003B44E1"/>
    <w:rsid w:val="003C3361"/>
    <w:rsid w:val="003C4081"/>
    <w:rsid w:val="003D1219"/>
    <w:rsid w:val="003D1D5F"/>
    <w:rsid w:val="003D59AC"/>
    <w:rsid w:val="003D66D0"/>
    <w:rsid w:val="003D6E75"/>
    <w:rsid w:val="003E0A48"/>
    <w:rsid w:val="003E0DF3"/>
    <w:rsid w:val="003E1A36"/>
    <w:rsid w:val="003E3C66"/>
    <w:rsid w:val="003F672C"/>
    <w:rsid w:val="00405B62"/>
    <w:rsid w:val="0041052B"/>
    <w:rsid w:val="0041218C"/>
    <w:rsid w:val="00412FC3"/>
    <w:rsid w:val="004130FD"/>
    <w:rsid w:val="004163E1"/>
    <w:rsid w:val="00416407"/>
    <w:rsid w:val="00416D10"/>
    <w:rsid w:val="00416DA3"/>
    <w:rsid w:val="00417095"/>
    <w:rsid w:val="004177CF"/>
    <w:rsid w:val="0042383E"/>
    <w:rsid w:val="004242F1"/>
    <w:rsid w:val="00425DDC"/>
    <w:rsid w:val="0042618B"/>
    <w:rsid w:val="0044167A"/>
    <w:rsid w:val="00444AE9"/>
    <w:rsid w:val="00446865"/>
    <w:rsid w:val="0045112D"/>
    <w:rsid w:val="004518A8"/>
    <w:rsid w:val="004555B7"/>
    <w:rsid w:val="00461A99"/>
    <w:rsid w:val="00464E97"/>
    <w:rsid w:val="004704CD"/>
    <w:rsid w:val="0047070A"/>
    <w:rsid w:val="004747A7"/>
    <w:rsid w:val="00490AAF"/>
    <w:rsid w:val="0049238E"/>
    <w:rsid w:val="004A0913"/>
    <w:rsid w:val="004A6BE1"/>
    <w:rsid w:val="004A79D9"/>
    <w:rsid w:val="004B16F9"/>
    <w:rsid w:val="004B2F49"/>
    <w:rsid w:val="004B30E5"/>
    <w:rsid w:val="004B4467"/>
    <w:rsid w:val="004B75B7"/>
    <w:rsid w:val="004B763A"/>
    <w:rsid w:val="004C42BC"/>
    <w:rsid w:val="004C5B06"/>
    <w:rsid w:val="004C6AA0"/>
    <w:rsid w:val="004D443A"/>
    <w:rsid w:val="004D5BC5"/>
    <w:rsid w:val="004D692B"/>
    <w:rsid w:val="004D6DB4"/>
    <w:rsid w:val="004E0392"/>
    <w:rsid w:val="004E11B5"/>
    <w:rsid w:val="004E2E13"/>
    <w:rsid w:val="004E5558"/>
    <w:rsid w:val="004E7150"/>
    <w:rsid w:val="004E7B15"/>
    <w:rsid w:val="004F41A8"/>
    <w:rsid w:val="004F5251"/>
    <w:rsid w:val="004F739E"/>
    <w:rsid w:val="00506532"/>
    <w:rsid w:val="0050699E"/>
    <w:rsid w:val="00511EA2"/>
    <w:rsid w:val="005120FB"/>
    <w:rsid w:val="0051580D"/>
    <w:rsid w:val="005209E9"/>
    <w:rsid w:val="00525090"/>
    <w:rsid w:val="00530099"/>
    <w:rsid w:val="00531658"/>
    <w:rsid w:val="00541EA3"/>
    <w:rsid w:val="005424DC"/>
    <w:rsid w:val="0054345A"/>
    <w:rsid w:val="00543E42"/>
    <w:rsid w:val="00562A39"/>
    <w:rsid w:val="00562BA8"/>
    <w:rsid w:val="00566423"/>
    <w:rsid w:val="00570C24"/>
    <w:rsid w:val="00571AB3"/>
    <w:rsid w:val="00571BBA"/>
    <w:rsid w:val="00574F5B"/>
    <w:rsid w:val="00576035"/>
    <w:rsid w:val="0058064F"/>
    <w:rsid w:val="005817E0"/>
    <w:rsid w:val="00583F19"/>
    <w:rsid w:val="005925C0"/>
    <w:rsid w:val="00592D74"/>
    <w:rsid w:val="00594FC7"/>
    <w:rsid w:val="005A070C"/>
    <w:rsid w:val="005A6990"/>
    <w:rsid w:val="005B36DE"/>
    <w:rsid w:val="005C0CB2"/>
    <w:rsid w:val="005C3957"/>
    <w:rsid w:val="005C54C5"/>
    <w:rsid w:val="005C5BC9"/>
    <w:rsid w:val="005D4656"/>
    <w:rsid w:val="005D4819"/>
    <w:rsid w:val="005D5FD1"/>
    <w:rsid w:val="005E2C44"/>
    <w:rsid w:val="005E4424"/>
    <w:rsid w:val="005E759B"/>
    <w:rsid w:val="005F2FB2"/>
    <w:rsid w:val="005F63B0"/>
    <w:rsid w:val="005F6B52"/>
    <w:rsid w:val="005F6F80"/>
    <w:rsid w:val="0060036F"/>
    <w:rsid w:val="00603A41"/>
    <w:rsid w:val="00605676"/>
    <w:rsid w:val="00610D09"/>
    <w:rsid w:val="00614A77"/>
    <w:rsid w:val="00621188"/>
    <w:rsid w:val="00623085"/>
    <w:rsid w:val="00624157"/>
    <w:rsid w:val="0062438D"/>
    <w:rsid w:val="00624740"/>
    <w:rsid w:val="006257ED"/>
    <w:rsid w:val="0062647F"/>
    <w:rsid w:val="006304CC"/>
    <w:rsid w:val="00630864"/>
    <w:rsid w:val="006316E1"/>
    <w:rsid w:val="00632172"/>
    <w:rsid w:val="00633496"/>
    <w:rsid w:val="006353EC"/>
    <w:rsid w:val="006379E7"/>
    <w:rsid w:val="00642D99"/>
    <w:rsid w:val="00643327"/>
    <w:rsid w:val="00643F3A"/>
    <w:rsid w:val="00647352"/>
    <w:rsid w:val="00650721"/>
    <w:rsid w:val="006530FC"/>
    <w:rsid w:val="00653656"/>
    <w:rsid w:val="0065389D"/>
    <w:rsid w:val="00656C8B"/>
    <w:rsid w:val="0065708B"/>
    <w:rsid w:val="0066375A"/>
    <w:rsid w:val="006677CF"/>
    <w:rsid w:val="006747D7"/>
    <w:rsid w:val="0068062B"/>
    <w:rsid w:val="006850AC"/>
    <w:rsid w:val="00685781"/>
    <w:rsid w:val="00686FE8"/>
    <w:rsid w:val="0068729C"/>
    <w:rsid w:val="00690AF2"/>
    <w:rsid w:val="006920A8"/>
    <w:rsid w:val="006921D5"/>
    <w:rsid w:val="00694CAE"/>
    <w:rsid w:val="00695730"/>
    <w:rsid w:val="00695808"/>
    <w:rsid w:val="00696B91"/>
    <w:rsid w:val="006A3691"/>
    <w:rsid w:val="006A39BE"/>
    <w:rsid w:val="006A6470"/>
    <w:rsid w:val="006A7C36"/>
    <w:rsid w:val="006B3769"/>
    <w:rsid w:val="006B46FB"/>
    <w:rsid w:val="006B7062"/>
    <w:rsid w:val="006C1AE5"/>
    <w:rsid w:val="006C3CB4"/>
    <w:rsid w:val="006C3F4A"/>
    <w:rsid w:val="006C40DE"/>
    <w:rsid w:val="006C4AE7"/>
    <w:rsid w:val="006C5313"/>
    <w:rsid w:val="006C7789"/>
    <w:rsid w:val="006D2009"/>
    <w:rsid w:val="006D5281"/>
    <w:rsid w:val="006D5400"/>
    <w:rsid w:val="006E1B70"/>
    <w:rsid w:val="006E21FB"/>
    <w:rsid w:val="006E5C6B"/>
    <w:rsid w:val="006E5D32"/>
    <w:rsid w:val="006F09D4"/>
    <w:rsid w:val="006F5A20"/>
    <w:rsid w:val="006F5D71"/>
    <w:rsid w:val="007069AD"/>
    <w:rsid w:val="00707FAF"/>
    <w:rsid w:val="00712853"/>
    <w:rsid w:val="007201EB"/>
    <w:rsid w:val="00721CD7"/>
    <w:rsid w:val="007243FA"/>
    <w:rsid w:val="00725D23"/>
    <w:rsid w:val="0073388E"/>
    <w:rsid w:val="00734413"/>
    <w:rsid w:val="0074049B"/>
    <w:rsid w:val="00747176"/>
    <w:rsid w:val="00747FD5"/>
    <w:rsid w:val="00757853"/>
    <w:rsid w:val="00757A30"/>
    <w:rsid w:val="00762C89"/>
    <w:rsid w:val="00765E34"/>
    <w:rsid w:val="00767694"/>
    <w:rsid w:val="007711CB"/>
    <w:rsid w:val="007711FD"/>
    <w:rsid w:val="00785B94"/>
    <w:rsid w:val="007903D9"/>
    <w:rsid w:val="00792342"/>
    <w:rsid w:val="00793DB5"/>
    <w:rsid w:val="00793E1F"/>
    <w:rsid w:val="007A0DE3"/>
    <w:rsid w:val="007A29D7"/>
    <w:rsid w:val="007B04BE"/>
    <w:rsid w:val="007B39F2"/>
    <w:rsid w:val="007B3BA5"/>
    <w:rsid w:val="007B512A"/>
    <w:rsid w:val="007B605F"/>
    <w:rsid w:val="007C10FB"/>
    <w:rsid w:val="007C17FE"/>
    <w:rsid w:val="007C2097"/>
    <w:rsid w:val="007C424D"/>
    <w:rsid w:val="007C4359"/>
    <w:rsid w:val="007C649F"/>
    <w:rsid w:val="007D67C6"/>
    <w:rsid w:val="007D6A07"/>
    <w:rsid w:val="007E05F5"/>
    <w:rsid w:val="007E0C5B"/>
    <w:rsid w:val="007E1C32"/>
    <w:rsid w:val="007F40F8"/>
    <w:rsid w:val="007F4F9E"/>
    <w:rsid w:val="00800935"/>
    <w:rsid w:val="00802CFD"/>
    <w:rsid w:val="008061A0"/>
    <w:rsid w:val="0081148F"/>
    <w:rsid w:val="0081273A"/>
    <w:rsid w:val="0081301E"/>
    <w:rsid w:val="00816C43"/>
    <w:rsid w:val="00820CDC"/>
    <w:rsid w:val="0082429F"/>
    <w:rsid w:val="008279FA"/>
    <w:rsid w:val="0083128A"/>
    <w:rsid w:val="0083793C"/>
    <w:rsid w:val="00837F97"/>
    <w:rsid w:val="00841115"/>
    <w:rsid w:val="0084422C"/>
    <w:rsid w:val="00845EC2"/>
    <w:rsid w:val="00851CA1"/>
    <w:rsid w:val="00855236"/>
    <w:rsid w:val="008626E7"/>
    <w:rsid w:val="008646B9"/>
    <w:rsid w:val="0087053D"/>
    <w:rsid w:val="00870EE7"/>
    <w:rsid w:val="00876E6E"/>
    <w:rsid w:val="008804E4"/>
    <w:rsid w:val="008808F6"/>
    <w:rsid w:val="0088510B"/>
    <w:rsid w:val="00886307"/>
    <w:rsid w:val="00891EED"/>
    <w:rsid w:val="00894201"/>
    <w:rsid w:val="00894FA2"/>
    <w:rsid w:val="00895D6E"/>
    <w:rsid w:val="00896476"/>
    <w:rsid w:val="008A17C2"/>
    <w:rsid w:val="008A2F4A"/>
    <w:rsid w:val="008A423B"/>
    <w:rsid w:val="008A67C7"/>
    <w:rsid w:val="008B3DB5"/>
    <w:rsid w:val="008B4E12"/>
    <w:rsid w:val="008B4F27"/>
    <w:rsid w:val="008B5941"/>
    <w:rsid w:val="008B72D3"/>
    <w:rsid w:val="008C1A03"/>
    <w:rsid w:val="008C223C"/>
    <w:rsid w:val="008C5B76"/>
    <w:rsid w:val="008C6245"/>
    <w:rsid w:val="008C7E96"/>
    <w:rsid w:val="008D2EF8"/>
    <w:rsid w:val="008D3DDB"/>
    <w:rsid w:val="008E18C8"/>
    <w:rsid w:val="008E27D0"/>
    <w:rsid w:val="008E3473"/>
    <w:rsid w:val="008E4EC7"/>
    <w:rsid w:val="008E54B8"/>
    <w:rsid w:val="008F414C"/>
    <w:rsid w:val="008F686C"/>
    <w:rsid w:val="0091084B"/>
    <w:rsid w:val="0091120B"/>
    <w:rsid w:val="00914803"/>
    <w:rsid w:val="00915607"/>
    <w:rsid w:val="00916B9E"/>
    <w:rsid w:val="009175A9"/>
    <w:rsid w:val="0092000C"/>
    <w:rsid w:val="0092028E"/>
    <w:rsid w:val="009209A0"/>
    <w:rsid w:val="00921906"/>
    <w:rsid w:val="0092694D"/>
    <w:rsid w:val="009368B7"/>
    <w:rsid w:val="00937EB8"/>
    <w:rsid w:val="009459FA"/>
    <w:rsid w:val="00953561"/>
    <w:rsid w:val="00954665"/>
    <w:rsid w:val="0096375D"/>
    <w:rsid w:val="009706B0"/>
    <w:rsid w:val="0097262E"/>
    <w:rsid w:val="00974352"/>
    <w:rsid w:val="009745E4"/>
    <w:rsid w:val="00975467"/>
    <w:rsid w:val="009777D9"/>
    <w:rsid w:val="009809B3"/>
    <w:rsid w:val="00981005"/>
    <w:rsid w:val="00991B88"/>
    <w:rsid w:val="00994FEE"/>
    <w:rsid w:val="009976BC"/>
    <w:rsid w:val="009A3289"/>
    <w:rsid w:val="009A3334"/>
    <w:rsid w:val="009A52A2"/>
    <w:rsid w:val="009A579D"/>
    <w:rsid w:val="009B2E23"/>
    <w:rsid w:val="009C5DB3"/>
    <w:rsid w:val="009C62E5"/>
    <w:rsid w:val="009C7B22"/>
    <w:rsid w:val="009D24D6"/>
    <w:rsid w:val="009D279F"/>
    <w:rsid w:val="009D3EA8"/>
    <w:rsid w:val="009D65BD"/>
    <w:rsid w:val="009E3297"/>
    <w:rsid w:val="009E5022"/>
    <w:rsid w:val="009F1237"/>
    <w:rsid w:val="009F2379"/>
    <w:rsid w:val="009F67C8"/>
    <w:rsid w:val="009F734F"/>
    <w:rsid w:val="00A02208"/>
    <w:rsid w:val="00A04C97"/>
    <w:rsid w:val="00A06202"/>
    <w:rsid w:val="00A06B7E"/>
    <w:rsid w:val="00A077DF"/>
    <w:rsid w:val="00A11564"/>
    <w:rsid w:val="00A11984"/>
    <w:rsid w:val="00A133AE"/>
    <w:rsid w:val="00A14CE4"/>
    <w:rsid w:val="00A15796"/>
    <w:rsid w:val="00A1654B"/>
    <w:rsid w:val="00A22E39"/>
    <w:rsid w:val="00A23EAF"/>
    <w:rsid w:val="00A2431B"/>
    <w:rsid w:val="00A246B6"/>
    <w:rsid w:val="00A2595B"/>
    <w:rsid w:val="00A27EE4"/>
    <w:rsid w:val="00A36BC9"/>
    <w:rsid w:val="00A37FE7"/>
    <w:rsid w:val="00A4182A"/>
    <w:rsid w:val="00A41B09"/>
    <w:rsid w:val="00A41C8C"/>
    <w:rsid w:val="00A4223F"/>
    <w:rsid w:val="00A47E70"/>
    <w:rsid w:val="00A516C3"/>
    <w:rsid w:val="00A623E9"/>
    <w:rsid w:val="00A65A43"/>
    <w:rsid w:val="00A66E76"/>
    <w:rsid w:val="00A725F0"/>
    <w:rsid w:val="00A74F62"/>
    <w:rsid w:val="00A7671C"/>
    <w:rsid w:val="00A924B6"/>
    <w:rsid w:val="00A94666"/>
    <w:rsid w:val="00A95A20"/>
    <w:rsid w:val="00AB0D72"/>
    <w:rsid w:val="00AB473D"/>
    <w:rsid w:val="00AC2FCD"/>
    <w:rsid w:val="00AC46B8"/>
    <w:rsid w:val="00AC7D05"/>
    <w:rsid w:val="00AD00FC"/>
    <w:rsid w:val="00AD124C"/>
    <w:rsid w:val="00AD1CD8"/>
    <w:rsid w:val="00AD6D77"/>
    <w:rsid w:val="00AD7CB5"/>
    <w:rsid w:val="00AE6B56"/>
    <w:rsid w:val="00AF0B9E"/>
    <w:rsid w:val="00AF791C"/>
    <w:rsid w:val="00B01526"/>
    <w:rsid w:val="00B02354"/>
    <w:rsid w:val="00B06260"/>
    <w:rsid w:val="00B11A98"/>
    <w:rsid w:val="00B12A3C"/>
    <w:rsid w:val="00B13902"/>
    <w:rsid w:val="00B13E0E"/>
    <w:rsid w:val="00B14D24"/>
    <w:rsid w:val="00B15681"/>
    <w:rsid w:val="00B15F9A"/>
    <w:rsid w:val="00B20249"/>
    <w:rsid w:val="00B22206"/>
    <w:rsid w:val="00B2280A"/>
    <w:rsid w:val="00B22A56"/>
    <w:rsid w:val="00B22EE6"/>
    <w:rsid w:val="00B23BEC"/>
    <w:rsid w:val="00B24E58"/>
    <w:rsid w:val="00B258BB"/>
    <w:rsid w:val="00B26A5D"/>
    <w:rsid w:val="00B27775"/>
    <w:rsid w:val="00B312CF"/>
    <w:rsid w:val="00B32F96"/>
    <w:rsid w:val="00B350C8"/>
    <w:rsid w:val="00B358E7"/>
    <w:rsid w:val="00B42ACD"/>
    <w:rsid w:val="00B50B48"/>
    <w:rsid w:val="00B514DB"/>
    <w:rsid w:val="00B52BB2"/>
    <w:rsid w:val="00B543BA"/>
    <w:rsid w:val="00B57A38"/>
    <w:rsid w:val="00B60F5A"/>
    <w:rsid w:val="00B63113"/>
    <w:rsid w:val="00B661F7"/>
    <w:rsid w:val="00B67B97"/>
    <w:rsid w:val="00B71BC8"/>
    <w:rsid w:val="00B754B5"/>
    <w:rsid w:val="00B7715E"/>
    <w:rsid w:val="00B85C23"/>
    <w:rsid w:val="00B877D0"/>
    <w:rsid w:val="00B954EB"/>
    <w:rsid w:val="00B968C8"/>
    <w:rsid w:val="00BA0B08"/>
    <w:rsid w:val="00BA3EC5"/>
    <w:rsid w:val="00BA49A0"/>
    <w:rsid w:val="00BB15E7"/>
    <w:rsid w:val="00BB2E06"/>
    <w:rsid w:val="00BB5DFC"/>
    <w:rsid w:val="00BB63D2"/>
    <w:rsid w:val="00BB6A0F"/>
    <w:rsid w:val="00BC53E2"/>
    <w:rsid w:val="00BD0205"/>
    <w:rsid w:val="00BD22A4"/>
    <w:rsid w:val="00BD279D"/>
    <w:rsid w:val="00BD6BB8"/>
    <w:rsid w:val="00BE180E"/>
    <w:rsid w:val="00BE45E7"/>
    <w:rsid w:val="00BE4C3E"/>
    <w:rsid w:val="00BE5B24"/>
    <w:rsid w:val="00BE6448"/>
    <w:rsid w:val="00BE6A3E"/>
    <w:rsid w:val="00BE6B12"/>
    <w:rsid w:val="00BF127D"/>
    <w:rsid w:val="00BF5B6E"/>
    <w:rsid w:val="00C02660"/>
    <w:rsid w:val="00C02B84"/>
    <w:rsid w:val="00C06064"/>
    <w:rsid w:val="00C12D65"/>
    <w:rsid w:val="00C20746"/>
    <w:rsid w:val="00C20EA4"/>
    <w:rsid w:val="00C23EC1"/>
    <w:rsid w:val="00C25045"/>
    <w:rsid w:val="00C254FF"/>
    <w:rsid w:val="00C25FED"/>
    <w:rsid w:val="00C26219"/>
    <w:rsid w:val="00C263C8"/>
    <w:rsid w:val="00C26784"/>
    <w:rsid w:val="00C30C86"/>
    <w:rsid w:val="00C36E06"/>
    <w:rsid w:val="00C45742"/>
    <w:rsid w:val="00C514BE"/>
    <w:rsid w:val="00C53CE5"/>
    <w:rsid w:val="00C5769C"/>
    <w:rsid w:val="00C61FE5"/>
    <w:rsid w:val="00C73CD8"/>
    <w:rsid w:val="00C74D83"/>
    <w:rsid w:val="00C7777D"/>
    <w:rsid w:val="00C8199B"/>
    <w:rsid w:val="00C83183"/>
    <w:rsid w:val="00C87CDF"/>
    <w:rsid w:val="00C93277"/>
    <w:rsid w:val="00C95985"/>
    <w:rsid w:val="00C96DB2"/>
    <w:rsid w:val="00CA65FF"/>
    <w:rsid w:val="00CB1C08"/>
    <w:rsid w:val="00CB6C43"/>
    <w:rsid w:val="00CB77E6"/>
    <w:rsid w:val="00CC16B5"/>
    <w:rsid w:val="00CC43BC"/>
    <w:rsid w:val="00CC4950"/>
    <w:rsid w:val="00CC4A49"/>
    <w:rsid w:val="00CC5026"/>
    <w:rsid w:val="00CD543B"/>
    <w:rsid w:val="00CD761E"/>
    <w:rsid w:val="00CD785D"/>
    <w:rsid w:val="00CE06D8"/>
    <w:rsid w:val="00CE1B5C"/>
    <w:rsid w:val="00CF2D0E"/>
    <w:rsid w:val="00CF4463"/>
    <w:rsid w:val="00D01A89"/>
    <w:rsid w:val="00D03F9A"/>
    <w:rsid w:val="00D16836"/>
    <w:rsid w:val="00D16AF8"/>
    <w:rsid w:val="00D201C6"/>
    <w:rsid w:val="00D22019"/>
    <w:rsid w:val="00D307F9"/>
    <w:rsid w:val="00D31068"/>
    <w:rsid w:val="00D33B93"/>
    <w:rsid w:val="00D355E1"/>
    <w:rsid w:val="00D356ED"/>
    <w:rsid w:val="00D409EF"/>
    <w:rsid w:val="00D429C7"/>
    <w:rsid w:val="00D43DA9"/>
    <w:rsid w:val="00D452AC"/>
    <w:rsid w:val="00D53A2F"/>
    <w:rsid w:val="00D56A0A"/>
    <w:rsid w:val="00D655D0"/>
    <w:rsid w:val="00D666F6"/>
    <w:rsid w:val="00D70F50"/>
    <w:rsid w:val="00D84097"/>
    <w:rsid w:val="00D847D9"/>
    <w:rsid w:val="00D84D25"/>
    <w:rsid w:val="00D856B6"/>
    <w:rsid w:val="00D904A1"/>
    <w:rsid w:val="00D93E59"/>
    <w:rsid w:val="00D95EDA"/>
    <w:rsid w:val="00D96CDF"/>
    <w:rsid w:val="00DA0822"/>
    <w:rsid w:val="00DA11BE"/>
    <w:rsid w:val="00DA2BC7"/>
    <w:rsid w:val="00DA581E"/>
    <w:rsid w:val="00DB067D"/>
    <w:rsid w:val="00DB1E42"/>
    <w:rsid w:val="00DB7726"/>
    <w:rsid w:val="00DC31F1"/>
    <w:rsid w:val="00DC3BA6"/>
    <w:rsid w:val="00DD4012"/>
    <w:rsid w:val="00DD7367"/>
    <w:rsid w:val="00DE34CF"/>
    <w:rsid w:val="00DE392C"/>
    <w:rsid w:val="00DE5E04"/>
    <w:rsid w:val="00DF02AB"/>
    <w:rsid w:val="00DF3BE9"/>
    <w:rsid w:val="00DF75EE"/>
    <w:rsid w:val="00E021AA"/>
    <w:rsid w:val="00E022E2"/>
    <w:rsid w:val="00E071C8"/>
    <w:rsid w:val="00E07C2E"/>
    <w:rsid w:val="00E100DF"/>
    <w:rsid w:val="00E13128"/>
    <w:rsid w:val="00E15CA1"/>
    <w:rsid w:val="00E15F8B"/>
    <w:rsid w:val="00E171C6"/>
    <w:rsid w:val="00E213A8"/>
    <w:rsid w:val="00E24EDF"/>
    <w:rsid w:val="00E25252"/>
    <w:rsid w:val="00E33600"/>
    <w:rsid w:val="00E371B7"/>
    <w:rsid w:val="00E37200"/>
    <w:rsid w:val="00E452F2"/>
    <w:rsid w:val="00E533CE"/>
    <w:rsid w:val="00E62B50"/>
    <w:rsid w:val="00E65AAD"/>
    <w:rsid w:val="00E730E7"/>
    <w:rsid w:val="00E837D4"/>
    <w:rsid w:val="00E92BEB"/>
    <w:rsid w:val="00E92C0B"/>
    <w:rsid w:val="00E92EED"/>
    <w:rsid w:val="00EA0323"/>
    <w:rsid w:val="00EA12DB"/>
    <w:rsid w:val="00EA428A"/>
    <w:rsid w:val="00EA5007"/>
    <w:rsid w:val="00EA7851"/>
    <w:rsid w:val="00EB15BE"/>
    <w:rsid w:val="00EB431E"/>
    <w:rsid w:val="00EB7891"/>
    <w:rsid w:val="00EC300F"/>
    <w:rsid w:val="00EC31A7"/>
    <w:rsid w:val="00EC4C78"/>
    <w:rsid w:val="00EC6872"/>
    <w:rsid w:val="00EC6D84"/>
    <w:rsid w:val="00ED1AA7"/>
    <w:rsid w:val="00ED31CD"/>
    <w:rsid w:val="00EE0D16"/>
    <w:rsid w:val="00EE0F0F"/>
    <w:rsid w:val="00EE66E0"/>
    <w:rsid w:val="00EE7A0B"/>
    <w:rsid w:val="00EE7D7C"/>
    <w:rsid w:val="00EF0CFA"/>
    <w:rsid w:val="00EF0EBC"/>
    <w:rsid w:val="00EF13A9"/>
    <w:rsid w:val="00EF576C"/>
    <w:rsid w:val="00EF6304"/>
    <w:rsid w:val="00F018B2"/>
    <w:rsid w:val="00F11340"/>
    <w:rsid w:val="00F205AE"/>
    <w:rsid w:val="00F21309"/>
    <w:rsid w:val="00F25D98"/>
    <w:rsid w:val="00F300FB"/>
    <w:rsid w:val="00F51EC2"/>
    <w:rsid w:val="00F544BF"/>
    <w:rsid w:val="00F550AE"/>
    <w:rsid w:val="00F61E2B"/>
    <w:rsid w:val="00F62137"/>
    <w:rsid w:val="00F66894"/>
    <w:rsid w:val="00F722C2"/>
    <w:rsid w:val="00F736FC"/>
    <w:rsid w:val="00F73839"/>
    <w:rsid w:val="00F77C60"/>
    <w:rsid w:val="00F808CE"/>
    <w:rsid w:val="00F8135D"/>
    <w:rsid w:val="00F864C0"/>
    <w:rsid w:val="00F879E7"/>
    <w:rsid w:val="00F91DAB"/>
    <w:rsid w:val="00F91DAD"/>
    <w:rsid w:val="00F96F8C"/>
    <w:rsid w:val="00FA0C74"/>
    <w:rsid w:val="00FA0F8D"/>
    <w:rsid w:val="00FA3490"/>
    <w:rsid w:val="00FA45A7"/>
    <w:rsid w:val="00FB173E"/>
    <w:rsid w:val="00FB2437"/>
    <w:rsid w:val="00FB34CB"/>
    <w:rsid w:val="00FB46CC"/>
    <w:rsid w:val="00FB51D2"/>
    <w:rsid w:val="00FB5ACD"/>
    <w:rsid w:val="00FB6386"/>
    <w:rsid w:val="00FB7BB6"/>
    <w:rsid w:val="00FC641B"/>
    <w:rsid w:val="00FC6811"/>
    <w:rsid w:val="00FC705C"/>
    <w:rsid w:val="00FD2F88"/>
    <w:rsid w:val="00FD66EB"/>
    <w:rsid w:val="00FE5C5A"/>
    <w:rsid w:val="00FF0509"/>
    <w:rsid w:val="00FF54E8"/>
    <w:rsid w:val="00FF5B6A"/>
    <w:rsid w:val="00FF71BA"/>
    <w:rsid w:val="010CB876"/>
    <w:rsid w:val="01ADD8AD"/>
    <w:rsid w:val="01E4B23F"/>
    <w:rsid w:val="0235A661"/>
    <w:rsid w:val="024F6968"/>
    <w:rsid w:val="029CD880"/>
    <w:rsid w:val="02C912E8"/>
    <w:rsid w:val="02D3FE51"/>
    <w:rsid w:val="033ED535"/>
    <w:rsid w:val="035B0E7B"/>
    <w:rsid w:val="03871B76"/>
    <w:rsid w:val="03B35438"/>
    <w:rsid w:val="03C065DD"/>
    <w:rsid w:val="0464E349"/>
    <w:rsid w:val="04859D10"/>
    <w:rsid w:val="04C4B6DA"/>
    <w:rsid w:val="05515262"/>
    <w:rsid w:val="0582A01E"/>
    <w:rsid w:val="05C218BE"/>
    <w:rsid w:val="05D26AE1"/>
    <w:rsid w:val="062DFD22"/>
    <w:rsid w:val="063B54B4"/>
    <w:rsid w:val="067C83E1"/>
    <w:rsid w:val="071AFB5E"/>
    <w:rsid w:val="078529B1"/>
    <w:rsid w:val="0868E7DD"/>
    <w:rsid w:val="08961E04"/>
    <w:rsid w:val="0898860B"/>
    <w:rsid w:val="08AFF7C3"/>
    <w:rsid w:val="08B15A17"/>
    <w:rsid w:val="08C779B5"/>
    <w:rsid w:val="09213977"/>
    <w:rsid w:val="094D315C"/>
    <w:rsid w:val="099F43D4"/>
    <w:rsid w:val="09C6AC3E"/>
    <w:rsid w:val="0A155CA3"/>
    <w:rsid w:val="0A19F7CD"/>
    <w:rsid w:val="0A426C73"/>
    <w:rsid w:val="0B01E29A"/>
    <w:rsid w:val="0B0E141C"/>
    <w:rsid w:val="0B43DFE7"/>
    <w:rsid w:val="0B6D81CC"/>
    <w:rsid w:val="0BA47B1C"/>
    <w:rsid w:val="0BCF4A1F"/>
    <w:rsid w:val="0BE48AA5"/>
    <w:rsid w:val="0C1D3A07"/>
    <w:rsid w:val="0C98464D"/>
    <w:rsid w:val="0CF228FE"/>
    <w:rsid w:val="0D0D6EE1"/>
    <w:rsid w:val="0D1091AC"/>
    <w:rsid w:val="0D357A67"/>
    <w:rsid w:val="0DC23588"/>
    <w:rsid w:val="0E83E2F6"/>
    <w:rsid w:val="0F0050BE"/>
    <w:rsid w:val="0FC15F4B"/>
    <w:rsid w:val="102C3221"/>
    <w:rsid w:val="10627C4D"/>
    <w:rsid w:val="11C6EEE7"/>
    <w:rsid w:val="12052186"/>
    <w:rsid w:val="12255233"/>
    <w:rsid w:val="132D7827"/>
    <w:rsid w:val="135D6220"/>
    <w:rsid w:val="13766161"/>
    <w:rsid w:val="13C5E669"/>
    <w:rsid w:val="141D798F"/>
    <w:rsid w:val="15577767"/>
    <w:rsid w:val="15C34620"/>
    <w:rsid w:val="15DD2B2F"/>
    <w:rsid w:val="15E23833"/>
    <w:rsid w:val="16CF3066"/>
    <w:rsid w:val="16E9F3AE"/>
    <w:rsid w:val="1732DE5D"/>
    <w:rsid w:val="173A268D"/>
    <w:rsid w:val="1787917E"/>
    <w:rsid w:val="188783D0"/>
    <w:rsid w:val="18CEAEBE"/>
    <w:rsid w:val="193944F2"/>
    <w:rsid w:val="1960BB9C"/>
    <w:rsid w:val="1A2B3BBD"/>
    <w:rsid w:val="1A61C5A8"/>
    <w:rsid w:val="1A7B6946"/>
    <w:rsid w:val="1AA749A7"/>
    <w:rsid w:val="1B12EFE4"/>
    <w:rsid w:val="1BAD8419"/>
    <w:rsid w:val="1C8FC9D7"/>
    <w:rsid w:val="1CAEC045"/>
    <w:rsid w:val="1D0403B5"/>
    <w:rsid w:val="1D45DDC7"/>
    <w:rsid w:val="1D47595B"/>
    <w:rsid w:val="1D85CC38"/>
    <w:rsid w:val="1D9403D1"/>
    <w:rsid w:val="1E210C62"/>
    <w:rsid w:val="1E4A90A6"/>
    <w:rsid w:val="1E752385"/>
    <w:rsid w:val="1EBBCA3E"/>
    <w:rsid w:val="1ED9032C"/>
    <w:rsid w:val="1EDD6202"/>
    <w:rsid w:val="1EE57F87"/>
    <w:rsid w:val="1EE7FD8D"/>
    <w:rsid w:val="1EFC8369"/>
    <w:rsid w:val="1F285C58"/>
    <w:rsid w:val="20583B1B"/>
    <w:rsid w:val="209D62A9"/>
    <w:rsid w:val="21152679"/>
    <w:rsid w:val="21362CFF"/>
    <w:rsid w:val="218EA1D4"/>
    <w:rsid w:val="221ACA7E"/>
    <w:rsid w:val="222287C8"/>
    <w:rsid w:val="2234242B"/>
    <w:rsid w:val="229F01D2"/>
    <w:rsid w:val="22FA0751"/>
    <w:rsid w:val="239BF6EE"/>
    <w:rsid w:val="246ACFAF"/>
    <w:rsid w:val="253EC76B"/>
    <w:rsid w:val="25AE8E00"/>
    <w:rsid w:val="25B7ACE3"/>
    <w:rsid w:val="25C5998B"/>
    <w:rsid w:val="26757773"/>
    <w:rsid w:val="268E861E"/>
    <w:rsid w:val="26A29839"/>
    <w:rsid w:val="26BED17F"/>
    <w:rsid w:val="26D397B0"/>
    <w:rsid w:val="26DE7A86"/>
    <w:rsid w:val="273A1912"/>
    <w:rsid w:val="2782CA49"/>
    <w:rsid w:val="27C27C31"/>
    <w:rsid w:val="2825AB26"/>
    <w:rsid w:val="28430961"/>
    <w:rsid w:val="2876FF19"/>
    <w:rsid w:val="289FB6FD"/>
    <w:rsid w:val="29273501"/>
    <w:rsid w:val="29A8D9FC"/>
    <w:rsid w:val="29C79703"/>
    <w:rsid w:val="2A25DC63"/>
    <w:rsid w:val="2A88906F"/>
    <w:rsid w:val="2AC8F208"/>
    <w:rsid w:val="2AE6C932"/>
    <w:rsid w:val="2AEA7D57"/>
    <w:rsid w:val="2B3AA464"/>
    <w:rsid w:val="2B569B5C"/>
    <w:rsid w:val="2B8E6CB0"/>
    <w:rsid w:val="2BD10E47"/>
    <w:rsid w:val="2BFECD28"/>
    <w:rsid w:val="2C1EE1FA"/>
    <w:rsid w:val="2C3B37E9"/>
    <w:rsid w:val="2C8B88EA"/>
    <w:rsid w:val="2CA403F9"/>
    <w:rsid w:val="2CF26BBD"/>
    <w:rsid w:val="2D4CCB68"/>
    <w:rsid w:val="2D547FE5"/>
    <w:rsid w:val="2DC3D1C6"/>
    <w:rsid w:val="2E363496"/>
    <w:rsid w:val="2E549019"/>
    <w:rsid w:val="2E7D5A33"/>
    <w:rsid w:val="2EE1B972"/>
    <w:rsid w:val="2EE89BC9"/>
    <w:rsid w:val="2EF05046"/>
    <w:rsid w:val="2F0FA1C5"/>
    <w:rsid w:val="30104A8F"/>
    <w:rsid w:val="30208425"/>
    <w:rsid w:val="302BAD79"/>
    <w:rsid w:val="3037D395"/>
    <w:rsid w:val="30B69CB8"/>
    <w:rsid w:val="30C8CBC0"/>
    <w:rsid w:val="311450E8"/>
    <w:rsid w:val="31AF1F40"/>
    <w:rsid w:val="32291AB3"/>
    <w:rsid w:val="32E9483F"/>
    <w:rsid w:val="32F3FBA1"/>
    <w:rsid w:val="32F59F9B"/>
    <w:rsid w:val="33B9B1C0"/>
    <w:rsid w:val="34762F9C"/>
    <w:rsid w:val="34A4D5B6"/>
    <w:rsid w:val="3557DD4D"/>
    <w:rsid w:val="3610B8C8"/>
    <w:rsid w:val="36BE1E7B"/>
    <w:rsid w:val="36D343B8"/>
    <w:rsid w:val="378D7C1D"/>
    <w:rsid w:val="38004761"/>
    <w:rsid w:val="385B1C37"/>
    <w:rsid w:val="38C6EE65"/>
    <w:rsid w:val="39341567"/>
    <w:rsid w:val="39A90185"/>
    <w:rsid w:val="3A23A352"/>
    <w:rsid w:val="3A2949C2"/>
    <w:rsid w:val="3A2B4E70"/>
    <w:rsid w:val="3AD23678"/>
    <w:rsid w:val="3B1454A7"/>
    <w:rsid w:val="3B4B6925"/>
    <w:rsid w:val="3B5B07F1"/>
    <w:rsid w:val="3C3E9896"/>
    <w:rsid w:val="3D204171"/>
    <w:rsid w:val="3D3C13F3"/>
    <w:rsid w:val="3E11D445"/>
    <w:rsid w:val="3E2A194A"/>
    <w:rsid w:val="3E84B07F"/>
    <w:rsid w:val="3EFEBF93"/>
    <w:rsid w:val="3F2D84C9"/>
    <w:rsid w:val="3F869093"/>
    <w:rsid w:val="3FB0A017"/>
    <w:rsid w:val="3FE1239E"/>
    <w:rsid w:val="403BFDA2"/>
    <w:rsid w:val="415F3068"/>
    <w:rsid w:val="41A10324"/>
    <w:rsid w:val="41AC41CE"/>
    <w:rsid w:val="42CC5411"/>
    <w:rsid w:val="42D0152F"/>
    <w:rsid w:val="430CE17F"/>
    <w:rsid w:val="430E9FBF"/>
    <w:rsid w:val="432E07C5"/>
    <w:rsid w:val="43954ADB"/>
    <w:rsid w:val="43C1E681"/>
    <w:rsid w:val="44730CD0"/>
    <w:rsid w:val="448345E8"/>
    <w:rsid w:val="4527C02B"/>
    <w:rsid w:val="45D2450A"/>
    <w:rsid w:val="464F4DB0"/>
    <w:rsid w:val="46CCEB9D"/>
    <w:rsid w:val="470F63D2"/>
    <w:rsid w:val="4738A33A"/>
    <w:rsid w:val="473F217E"/>
    <w:rsid w:val="474797D1"/>
    <w:rsid w:val="47FA7F08"/>
    <w:rsid w:val="48067293"/>
    <w:rsid w:val="481EE987"/>
    <w:rsid w:val="481FCC94"/>
    <w:rsid w:val="48277423"/>
    <w:rsid w:val="485AD80E"/>
    <w:rsid w:val="485E0E25"/>
    <w:rsid w:val="49369059"/>
    <w:rsid w:val="4943BCFC"/>
    <w:rsid w:val="499B3B68"/>
    <w:rsid w:val="49C93410"/>
    <w:rsid w:val="49C9B78B"/>
    <w:rsid w:val="4B97C292"/>
    <w:rsid w:val="4CC0BB59"/>
    <w:rsid w:val="4D5D44D4"/>
    <w:rsid w:val="4DD5BF18"/>
    <w:rsid w:val="4DE0258A"/>
    <w:rsid w:val="4DFA2874"/>
    <w:rsid w:val="4E07937C"/>
    <w:rsid w:val="4E6C4CD5"/>
    <w:rsid w:val="4E9E72A5"/>
    <w:rsid w:val="4F106D0B"/>
    <w:rsid w:val="4F14E7BD"/>
    <w:rsid w:val="4F407F29"/>
    <w:rsid w:val="4FAD3CEC"/>
    <w:rsid w:val="4FD22A95"/>
    <w:rsid w:val="4FEF7DF3"/>
    <w:rsid w:val="502685C2"/>
    <w:rsid w:val="503C59B5"/>
    <w:rsid w:val="5094E596"/>
    <w:rsid w:val="50F22C24"/>
    <w:rsid w:val="512FA433"/>
    <w:rsid w:val="518B4E54"/>
    <w:rsid w:val="51A2D4D2"/>
    <w:rsid w:val="51F2E4CC"/>
    <w:rsid w:val="5226B97D"/>
    <w:rsid w:val="52782E27"/>
    <w:rsid w:val="530603EF"/>
    <w:rsid w:val="5361633C"/>
    <w:rsid w:val="54400BD6"/>
    <w:rsid w:val="5493C543"/>
    <w:rsid w:val="55256209"/>
    <w:rsid w:val="55916E57"/>
    <w:rsid w:val="55963F0A"/>
    <w:rsid w:val="564487E7"/>
    <w:rsid w:val="56679D9F"/>
    <w:rsid w:val="56BE462F"/>
    <w:rsid w:val="570DC3EA"/>
    <w:rsid w:val="57182D51"/>
    <w:rsid w:val="57DD515A"/>
    <w:rsid w:val="57E47967"/>
    <w:rsid w:val="57EB4C1F"/>
    <w:rsid w:val="57FA06BE"/>
    <w:rsid w:val="584740E6"/>
    <w:rsid w:val="5877FC28"/>
    <w:rsid w:val="58C73381"/>
    <w:rsid w:val="58C81808"/>
    <w:rsid w:val="58E76FAB"/>
    <w:rsid w:val="5926AB22"/>
    <w:rsid w:val="594B3C4E"/>
    <w:rsid w:val="59529C9A"/>
    <w:rsid w:val="596173B5"/>
    <w:rsid w:val="59747BCC"/>
    <w:rsid w:val="5993F57C"/>
    <w:rsid w:val="59966039"/>
    <w:rsid w:val="59CF5959"/>
    <w:rsid w:val="5A49A958"/>
    <w:rsid w:val="5A84923B"/>
    <w:rsid w:val="5AA25F2B"/>
    <w:rsid w:val="5AC78FC0"/>
    <w:rsid w:val="5B1F1329"/>
    <w:rsid w:val="5B381293"/>
    <w:rsid w:val="5B39D53A"/>
    <w:rsid w:val="5B8FC9AD"/>
    <w:rsid w:val="5BEB9E31"/>
    <w:rsid w:val="5C72DECD"/>
    <w:rsid w:val="5CA27217"/>
    <w:rsid w:val="5CD39355"/>
    <w:rsid w:val="5CF542C1"/>
    <w:rsid w:val="5D37F67C"/>
    <w:rsid w:val="5E4A9F98"/>
    <w:rsid w:val="5E578801"/>
    <w:rsid w:val="5E71BEE2"/>
    <w:rsid w:val="5FDEE78D"/>
    <w:rsid w:val="600D8F43"/>
    <w:rsid w:val="6097D003"/>
    <w:rsid w:val="609B5E73"/>
    <w:rsid w:val="60E12BE7"/>
    <w:rsid w:val="60F4BF7B"/>
    <w:rsid w:val="613CA395"/>
    <w:rsid w:val="6173D071"/>
    <w:rsid w:val="6182405A"/>
    <w:rsid w:val="62F9B6D9"/>
    <w:rsid w:val="63943B67"/>
    <w:rsid w:val="641C68E8"/>
    <w:rsid w:val="64355029"/>
    <w:rsid w:val="64DBC6AA"/>
    <w:rsid w:val="656A0160"/>
    <w:rsid w:val="65D5B006"/>
    <w:rsid w:val="65D66016"/>
    <w:rsid w:val="65FA83DC"/>
    <w:rsid w:val="66EA043B"/>
    <w:rsid w:val="6730CD04"/>
    <w:rsid w:val="6732438E"/>
    <w:rsid w:val="67585BFF"/>
    <w:rsid w:val="678176C7"/>
    <w:rsid w:val="67CEEA18"/>
    <w:rsid w:val="6837F0EF"/>
    <w:rsid w:val="683C5DAA"/>
    <w:rsid w:val="68552458"/>
    <w:rsid w:val="68FFF501"/>
    <w:rsid w:val="69073D7C"/>
    <w:rsid w:val="692BA8AB"/>
    <w:rsid w:val="6936700B"/>
    <w:rsid w:val="6971C3C8"/>
    <w:rsid w:val="69B47189"/>
    <w:rsid w:val="69CA783B"/>
    <w:rsid w:val="6AD2406C"/>
    <w:rsid w:val="6B5041EA"/>
    <w:rsid w:val="6B59B48D"/>
    <w:rsid w:val="6BA7ED2E"/>
    <w:rsid w:val="6C3D6966"/>
    <w:rsid w:val="6C597A09"/>
    <w:rsid w:val="6C70ACF3"/>
    <w:rsid w:val="6D0FCECD"/>
    <w:rsid w:val="6D34C8C1"/>
    <w:rsid w:val="6DAFCF0F"/>
    <w:rsid w:val="6EDA4273"/>
    <w:rsid w:val="6FA0D4E2"/>
    <w:rsid w:val="7023B30D"/>
    <w:rsid w:val="70FF3E45"/>
    <w:rsid w:val="713F23D0"/>
    <w:rsid w:val="718B8A3E"/>
    <w:rsid w:val="71A5D1F7"/>
    <w:rsid w:val="71BF836E"/>
    <w:rsid w:val="71C67667"/>
    <w:rsid w:val="71D3B079"/>
    <w:rsid w:val="72A1D281"/>
    <w:rsid w:val="7389337E"/>
    <w:rsid w:val="74164365"/>
    <w:rsid w:val="744A25C7"/>
    <w:rsid w:val="74C5CFE3"/>
    <w:rsid w:val="74D6346B"/>
    <w:rsid w:val="758B9B9B"/>
    <w:rsid w:val="768B058F"/>
    <w:rsid w:val="76C445BA"/>
    <w:rsid w:val="76EFB4CD"/>
    <w:rsid w:val="7778F0E4"/>
    <w:rsid w:val="781664E6"/>
    <w:rsid w:val="783F9F12"/>
    <w:rsid w:val="792E95CA"/>
    <w:rsid w:val="7965B5F5"/>
    <w:rsid w:val="79734434"/>
    <w:rsid w:val="79B6FF50"/>
    <w:rsid w:val="79F49C04"/>
    <w:rsid w:val="7A168B0C"/>
    <w:rsid w:val="7AA52FE9"/>
    <w:rsid w:val="7B52CFB1"/>
    <w:rsid w:val="7BBA08E2"/>
    <w:rsid w:val="7BD5C98A"/>
    <w:rsid w:val="7BE1DEEA"/>
    <w:rsid w:val="7C0B7117"/>
    <w:rsid w:val="7CCA0144"/>
    <w:rsid w:val="7CD48A83"/>
    <w:rsid w:val="7D81E8C3"/>
    <w:rsid w:val="7DDE60B1"/>
    <w:rsid w:val="7E0280FC"/>
    <w:rsid w:val="7E47F83E"/>
    <w:rsid w:val="7E8BD4CB"/>
    <w:rsid w:val="7ECB6CFF"/>
    <w:rsid w:val="7EE2F752"/>
    <w:rsid w:val="7F120BF6"/>
    <w:rsid w:val="7F1DB924"/>
    <w:rsid w:val="7F35F34B"/>
    <w:rsid w:val="7F628BFD"/>
    <w:rsid w:val="7FD2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567A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E5C5A"/>
    <w:rPr>
      <w:rFonts w:ascii="Times New Roman" w:hAnsi="Times New Roman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a"/>
    <w:rPr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a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  <w:pPr>
      <w:spacing w:after="180"/>
    </w:pPr>
    <w:rPr>
      <w:sz w:val="20"/>
      <w:szCs w:val="20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 w:eastAsia="en-US"/>
    </w:rPr>
  </w:style>
  <w:style w:type="paragraph" w:customStyle="1" w:styleId="CRheader">
    <w:name w:val="CR header"/>
    <w:basedOn w:val="a"/>
    <w:link w:val="CRheaderChar"/>
    <w:qFormat/>
    <w:rsid w:val="006B7062"/>
    <w:pPr>
      <w:numPr>
        <w:numId w:val="1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80"/>
      <w:jc w:val="center"/>
    </w:pPr>
    <w:rPr>
      <w:rFonts w:eastAsia="Malgun Gothic"/>
      <w:b/>
      <w:noProof/>
      <w:lang w:val="x-none" w:eastAsia="x-none"/>
    </w:rPr>
  </w:style>
  <w:style w:type="character" w:customStyle="1" w:styleId="CRheaderChar">
    <w:name w:val="CR header Char"/>
    <w:link w:val="CRheader"/>
    <w:rsid w:val="006B7062"/>
    <w:rPr>
      <w:rFonts w:ascii="Times New Roman" w:eastAsia="Malgun Gothic" w:hAnsi="Times New Roman"/>
      <w:b/>
      <w:noProof/>
      <w:sz w:val="24"/>
      <w:szCs w:val="24"/>
      <w:lang w:val="x-none" w:eastAsia="x-none"/>
    </w:rPr>
  </w:style>
  <w:style w:type="paragraph" w:customStyle="1" w:styleId="Default">
    <w:name w:val="Default"/>
    <w:rsid w:val="006B7062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val="de-DE" w:eastAsia="en-US"/>
    </w:rPr>
  </w:style>
  <w:style w:type="table" w:styleId="af1">
    <w:name w:val="Table Grid"/>
    <w:basedOn w:val="a1"/>
    <w:uiPriority w:val="59"/>
    <w:rsid w:val="006B70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iPriority w:val="35"/>
    <w:unhideWhenUsed/>
    <w:qFormat/>
    <w:rsid w:val="004F5251"/>
    <w:pPr>
      <w:widowControl w:val="0"/>
      <w:spacing w:after="120" w:line="240" w:lineRule="atLeast"/>
    </w:pPr>
    <w:rPr>
      <w:rFonts w:ascii="Arial" w:eastAsia="宋体" w:hAnsi="Arial"/>
      <w:b/>
      <w:bCs/>
      <w:sz w:val="20"/>
      <w:szCs w:val="20"/>
      <w:lang w:val="en-GB" w:eastAsia="en-US"/>
    </w:rPr>
  </w:style>
  <w:style w:type="paragraph" w:styleId="af3">
    <w:name w:val="Revision"/>
    <w:hidden/>
    <w:uiPriority w:val="99"/>
    <w:semiHidden/>
    <w:rsid w:val="00FC705C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0F19AC"/>
    <w:pPr>
      <w:ind w:left="720"/>
      <w:contextualSpacing/>
    </w:pPr>
    <w:rPr>
      <w:lang w:eastAsia="en-US"/>
    </w:rPr>
  </w:style>
  <w:style w:type="character" w:customStyle="1" w:styleId="10">
    <w:name w:val="标题 1 字符"/>
    <w:link w:val="1"/>
    <w:rsid w:val="008061A0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rsid w:val="00614A77"/>
    <w:rPr>
      <w:rFonts w:ascii="Times New Roman" w:hAnsi="Times New Roman"/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7338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267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9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450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16776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39978598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932DBA-D25C-4A81-90C6-4AC806229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6DA306-3642-431D-88CC-D871B3F6A3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3D3B1B-0DC4-2847-B648-3DA42153EE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E07DDE-17FD-4523-9C02-5665DBB298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244</Words>
  <Characters>1392</Characters>
  <Application>Microsoft Office Word</Application>
  <DocSecurity>0</DocSecurity>
  <Lines>11</Lines>
  <Paragraphs>3</Paragraphs>
  <ScaleCrop>false</ScaleCrop>
  <Manager/>
  <Company/>
  <LinksUpToDate>false</LinksUpToDate>
  <CharactersWithSpaces>1633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13</cp:revision>
  <cp:lastPrinted>1899-12-31T23:00:00Z</cp:lastPrinted>
  <dcterms:created xsi:type="dcterms:W3CDTF">2023-07-12T07:27:00Z</dcterms:created>
  <dcterms:modified xsi:type="dcterms:W3CDTF">2023-11-07T15:45:00Z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0x010100CAFAAE4DB2347B41988EF24CBB808036</vt:lpwstr>
  </property>
</Properties>
</file>